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59398" w14:textId="378009BB" w:rsidR="00C2709C" w:rsidRPr="00EF7D49" w:rsidRDefault="00C2709C" w:rsidP="008C70DD">
      <w:pPr>
        <w:rPr>
          <w:rFonts w:asciiTheme="minorHAnsi" w:hAnsiTheme="minorHAnsi" w:cstheme="minorHAnsi"/>
        </w:rPr>
      </w:pPr>
      <w:bookmarkStart w:id="0" w:name="_GoBack"/>
      <w:bookmarkEnd w:id="0"/>
    </w:p>
    <w:tbl>
      <w:tblPr>
        <w:tblStyle w:val="TableGrid"/>
        <w:tblW w:w="10795" w:type="dxa"/>
        <w:jc w:val="center"/>
        <w:tblLayout w:type="fixed"/>
        <w:tblLook w:val="04A0" w:firstRow="1" w:lastRow="0" w:firstColumn="1" w:lastColumn="0" w:noHBand="0" w:noVBand="1"/>
      </w:tblPr>
      <w:tblGrid>
        <w:gridCol w:w="4945"/>
        <w:gridCol w:w="3060"/>
        <w:gridCol w:w="1260"/>
        <w:gridCol w:w="1530"/>
      </w:tblGrid>
      <w:tr w:rsidR="009E1C3E" w:rsidRPr="00EF7D49" w14:paraId="538C3F31" w14:textId="77777777" w:rsidTr="00EF7D49">
        <w:trPr>
          <w:jc w:val="center"/>
        </w:trPr>
        <w:tc>
          <w:tcPr>
            <w:tcW w:w="49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3DA8483B" w14:textId="77777777" w:rsidR="009E1C3E" w:rsidRPr="00EF7D49" w:rsidRDefault="009E1C3E" w:rsidP="00D1702D">
            <w:pPr>
              <w:spacing w:line="240" w:lineRule="auto"/>
              <w:jc w:val="left"/>
              <w:rPr>
                <w:rFonts w:cstheme="minorHAnsi"/>
                <w:b/>
                <w:sz w:val="16"/>
              </w:rPr>
            </w:pPr>
            <w:r w:rsidRPr="00EF7D49">
              <w:rPr>
                <w:rFonts w:cstheme="minorHAnsi"/>
                <w:b/>
                <w:sz w:val="16"/>
              </w:rPr>
              <w:t>Last Name</w:t>
            </w:r>
          </w:p>
          <w:p w14:paraId="7BE7C9E9" w14:textId="77777777" w:rsidR="009E1C3E" w:rsidRPr="00EF7D49" w:rsidRDefault="001C4F6F" w:rsidP="00D1702D">
            <w:pPr>
              <w:spacing w:line="240" w:lineRule="auto"/>
              <w:jc w:val="left"/>
              <w:rPr>
                <w:rFonts w:cstheme="minorHAnsi"/>
                <w:b/>
                <w:sz w:val="16"/>
              </w:rPr>
            </w:pPr>
            <w:sdt>
              <w:sdtPr>
                <w:rPr>
                  <w:rFonts w:asciiTheme="minorHAnsi" w:hAnsiTheme="minorHAnsi" w:cstheme="minorHAnsi"/>
                  <w:szCs w:val="18"/>
                  <w:shd w:val="clear" w:color="auto" w:fill="FFFFFF" w:themeFill="background1"/>
                </w:rPr>
                <w:id w:val="34626329"/>
                <w:placeholder>
                  <w:docPart w:val="64AD304993AD4F39995E446D8D264DBB"/>
                </w:placeholder>
                <w:showingPlcHdr/>
                <w:text/>
              </w:sdtPr>
              <w:sdtEndPr/>
              <w:sdtContent>
                <w:r w:rsidR="009E1C3E" w:rsidRPr="00EF7D49">
                  <w:rPr>
                    <w:rStyle w:val="PlaceholderText"/>
                    <w:rFonts w:asciiTheme="minorHAnsi" w:hAnsiTheme="minorHAnsi" w:cstheme="minorHAnsi"/>
                    <w:sz w:val="22"/>
                    <w:szCs w:val="22"/>
                    <w:shd w:val="clear" w:color="auto" w:fill="FFFFFF" w:themeFill="background1"/>
                  </w:rPr>
                  <w:t>Last name.</w:t>
                </w:r>
              </w:sdtContent>
            </w:sdt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</w:tcPr>
          <w:p w14:paraId="0639DE9E" w14:textId="7B5173C2" w:rsidR="009E1C3E" w:rsidRPr="00EF7D49" w:rsidRDefault="009E1C3E" w:rsidP="00D1702D">
            <w:pPr>
              <w:spacing w:line="240" w:lineRule="auto"/>
              <w:jc w:val="left"/>
              <w:rPr>
                <w:rFonts w:cstheme="minorHAnsi"/>
                <w:b/>
                <w:sz w:val="16"/>
              </w:rPr>
            </w:pPr>
            <w:r w:rsidRPr="00EF7D49">
              <w:rPr>
                <w:rFonts w:cstheme="minorHAnsi"/>
                <w:b/>
                <w:sz w:val="16"/>
              </w:rPr>
              <w:t>First Name</w:t>
            </w:r>
          </w:p>
          <w:p w14:paraId="751E0752" w14:textId="01E885A7" w:rsidR="009E1C3E" w:rsidRPr="00EF7D49" w:rsidRDefault="001C4F6F" w:rsidP="00D1702D">
            <w:pPr>
              <w:spacing w:line="240" w:lineRule="auto"/>
              <w:jc w:val="left"/>
              <w:rPr>
                <w:rFonts w:cstheme="minorHAnsi"/>
                <w:b/>
                <w:sz w:val="16"/>
              </w:rPr>
            </w:pPr>
            <w:sdt>
              <w:sdtPr>
                <w:rPr>
                  <w:rFonts w:asciiTheme="minorHAnsi" w:hAnsiTheme="minorHAnsi" w:cstheme="minorHAnsi"/>
                  <w:szCs w:val="18"/>
                </w:rPr>
                <w:id w:val="1852825771"/>
                <w:placeholder>
                  <w:docPart w:val="F172D4683D9948BAB0A275968B0CE7A6"/>
                </w:placeholder>
                <w:showingPlcHdr/>
                <w:text/>
              </w:sdtPr>
              <w:sdtEndPr/>
              <w:sdtContent>
                <w:r w:rsidR="009E1C3E" w:rsidRPr="00EF7D49">
                  <w:rPr>
                    <w:rStyle w:val="PlaceholderText"/>
                    <w:rFonts w:asciiTheme="minorHAnsi" w:hAnsiTheme="minorHAnsi" w:cstheme="minorHAnsi"/>
                    <w:sz w:val="22"/>
                    <w:szCs w:val="22"/>
                    <w:shd w:val="clear" w:color="auto" w:fill="FFFFFF" w:themeFill="background1"/>
                  </w:rPr>
                  <w:t>First Name.</w:t>
                </w:r>
              </w:sdtContent>
            </w:sdt>
          </w:p>
        </w:tc>
        <w:tc>
          <w:tcPr>
            <w:tcW w:w="1530" w:type="dxa"/>
            <w:shd w:val="clear" w:color="auto" w:fill="E7E6E6" w:themeFill="background2"/>
          </w:tcPr>
          <w:p w14:paraId="1C0BD046" w14:textId="12B5E67E" w:rsidR="009E1C3E" w:rsidRPr="00EF7D49" w:rsidRDefault="009E1C3E" w:rsidP="00D1702D">
            <w:pPr>
              <w:spacing w:line="240" w:lineRule="auto"/>
              <w:jc w:val="left"/>
              <w:rPr>
                <w:rFonts w:cstheme="minorHAnsi"/>
                <w:b/>
                <w:sz w:val="16"/>
              </w:rPr>
            </w:pPr>
            <w:r w:rsidRPr="00EF7D49">
              <w:rPr>
                <w:rFonts w:cstheme="minorHAnsi"/>
                <w:b/>
                <w:sz w:val="16"/>
              </w:rPr>
              <w:t>Middle Initial</w:t>
            </w:r>
          </w:p>
          <w:p w14:paraId="0C41CE19" w14:textId="4248DE14" w:rsidR="009E1C3E" w:rsidRPr="00EF7D49" w:rsidRDefault="001C4F6F" w:rsidP="00D1702D">
            <w:pPr>
              <w:spacing w:line="240" w:lineRule="auto"/>
              <w:jc w:val="left"/>
              <w:rPr>
                <w:rFonts w:cstheme="minorHAnsi"/>
                <w:b/>
                <w:sz w:val="16"/>
              </w:rPr>
            </w:pPr>
            <w:sdt>
              <w:sdtPr>
                <w:rPr>
                  <w:rFonts w:asciiTheme="minorHAnsi" w:hAnsiTheme="minorHAnsi" w:cstheme="minorHAnsi"/>
                  <w:szCs w:val="18"/>
                </w:rPr>
                <w:id w:val="-1865126305"/>
                <w:placeholder>
                  <w:docPart w:val="A90CFCF9FFD04BE9804DD67ECC7F694C"/>
                </w:placeholder>
                <w:showingPlcHdr/>
                <w:text/>
              </w:sdtPr>
              <w:sdtEndPr/>
              <w:sdtContent>
                <w:r w:rsidR="009E1C3E" w:rsidRPr="00EF7D49">
                  <w:rPr>
                    <w:rStyle w:val="PlaceholderText"/>
                    <w:rFonts w:asciiTheme="minorHAnsi" w:hAnsiTheme="minorHAnsi" w:cstheme="minorHAnsi"/>
                    <w:sz w:val="22"/>
                    <w:szCs w:val="22"/>
                    <w:shd w:val="clear" w:color="auto" w:fill="FFFFFF" w:themeFill="background1"/>
                  </w:rPr>
                  <w:t>Middle Initial.</w:t>
                </w:r>
              </w:sdtContent>
            </w:sdt>
          </w:p>
        </w:tc>
      </w:tr>
      <w:tr w:rsidR="00E55B56" w:rsidRPr="00EF7D49" w14:paraId="593BEB7C" w14:textId="77777777" w:rsidTr="0075337B">
        <w:trPr>
          <w:jc w:val="center"/>
        </w:trPr>
        <w:tc>
          <w:tcPr>
            <w:tcW w:w="9265" w:type="dxa"/>
            <w:gridSpan w:val="3"/>
            <w:tcBorders>
              <w:left w:val="single" w:sz="4" w:space="0" w:color="auto"/>
            </w:tcBorders>
            <w:shd w:val="clear" w:color="auto" w:fill="E7E6E6" w:themeFill="background2"/>
          </w:tcPr>
          <w:p w14:paraId="32FA6143" w14:textId="77777777" w:rsidR="00E55B56" w:rsidRDefault="00E55B56" w:rsidP="00AE0170">
            <w:pPr>
              <w:spacing w:line="240" w:lineRule="auto"/>
              <w:jc w:val="left"/>
              <w:rPr>
                <w:rFonts w:cstheme="minorHAnsi"/>
                <w:b/>
                <w:sz w:val="16"/>
              </w:rPr>
            </w:pPr>
            <w:r>
              <w:rPr>
                <w:rFonts w:cstheme="minorHAnsi"/>
                <w:b/>
                <w:sz w:val="16"/>
              </w:rPr>
              <w:t>Street Address</w:t>
            </w:r>
          </w:p>
          <w:p w14:paraId="06921100" w14:textId="42EF11F7" w:rsidR="00E55B56" w:rsidRPr="00EF7D49" w:rsidRDefault="001C4F6F" w:rsidP="00300AEE">
            <w:pPr>
              <w:spacing w:line="240" w:lineRule="auto"/>
              <w:jc w:val="left"/>
              <w:rPr>
                <w:rFonts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18"/>
                  <w:shd w:val="clear" w:color="auto" w:fill="FFFFFF" w:themeFill="background1"/>
                </w:rPr>
                <w:id w:val="-1194463077"/>
                <w:placeholder>
                  <w:docPart w:val="801BBA49D151423E99EFD9A4D6CC631D"/>
                </w:placeholder>
                <w:showingPlcHdr/>
                <w:text/>
              </w:sdtPr>
              <w:sdtEndPr/>
              <w:sdtContent>
                <w:r w:rsidR="00E53496" w:rsidRPr="00EF7D49">
                  <w:rPr>
                    <w:rStyle w:val="PlaceholderText"/>
                    <w:rFonts w:asciiTheme="minorHAnsi" w:hAnsiTheme="minorHAnsi"/>
                    <w:sz w:val="22"/>
                    <w:szCs w:val="18"/>
                    <w:shd w:val="clear" w:color="auto" w:fill="FFFFFF" w:themeFill="background1"/>
                  </w:rPr>
                  <w:t xml:space="preserve"> Street address</w:t>
                </w:r>
              </w:sdtContent>
            </w:sdt>
          </w:p>
        </w:tc>
        <w:tc>
          <w:tcPr>
            <w:tcW w:w="1530" w:type="dxa"/>
            <w:shd w:val="clear" w:color="auto" w:fill="E7E6E6" w:themeFill="background2"/>
          </w:tcPr>
          <w:p w14:paraId="2CA2D90F" w14:textId="7493F919" w:rsidR="00E55B56" w:rsidRPr="00EF7D49" w:rsidRDefault="00E55B56" w:rsidP="00AE0170">
            <w:pPr>
              <w:spacing w:line="240" w:lineRule="auto"/>
              <w:jc w:val="left"/>
              <w:rPr>
                <w:rFonts w:cstheme="minorHAnsi"/>
                <w:b/>
                <w:sz w:val="16"/>
              </w:rPr>
            </w:pPr>
            <w:r>
              <w:rPr>
                <w:rFonts w:cstheme="minorHAnsi"/>
                <w:b/>
                <w:sz w:val="16"/>
              </w:rPr>
              <w:t>Zip Code</w:t>
            </w:r>
          </w:p>
          <w:p w14:paraId="7E6DE6CB" w14:textId="0B66E1FD" w:rsidR="00E55B56" w:rsidRPr="00EF7D49" w:rsidRDefault="001C4F6F" w:rsidP="00AE0170">
            <w:pPr>
              <w:spacing w:after="40" w:line="240" w:lineRule="auto"/>
              <w:jc w:val="left"/>
              <w:rPr>
                <w:rFonts w:cstheme="minorHAnsi"/>
                <w:b/>
                <w:sz w:val="16"/>
              </w:rPr>
            </w:pPr>
            <w:sdt>
              <w:sdtPr>
                <w:rPr>
                  <w:rFonts w:asciiTheme="minorHAnsi" w:hAnsiTheme="minorHAnsi"/>
                  <w:sz w:val="22"/>
                  <w:szCs w:val="18"/>
                  <w:shd w:val="clear" w:color="auto" w:fill="FFFFFF" w:themeFill="background1"/>
                </w:rPr>
                <w:id w:val="-711189597"/>
                <w:placeholder>
                  <w:docPart w:val="FB18CE42A5AE4E9888D30F479BADEB00"/>
                </w:placeholder>
                <w:showingPlcHdr/>
                <w:text/>
              </w:sdtPr>
              <w:sdtEndPr/>
              <w:sdtContent>
                <w:r w:rsidR="00E53496" w:rsidRPr="00EF7D49">
                  <w:rPr>
                    <w:rStyle w:val="PlaceholderText"/>
                    <w:rFonts w:asciiTheme="minorHAnsi" w:hAnsiTheme="minorHAnsi"/>
                    <w:sz w:val="22"/>
                    <w:szCs w:val="18"/>
                    <w:shd w:val="clear" w:color="auto" w:fill="FFFFFF" w:themeFill="background1"/>
                  </w:rPr>
                  <w:t>Zip Code</w:t>
                </w:r>
              </w:sdtContent>
            </w:sdt>
          </w:p>
        </w:tc>
      </w:tr>
      <w:tr w:rsidR="00254286" w:rsidRPr="00EF7D49" w14:paraId="4F00DDB6" w14:textId="77777777" w:rsidTr="00254286">
        <w:trPr>
          <w:jc w:val="center"/>
        </w:trPr>
        <w:tc>
          <w:tcPr>
            <w:tcW w:w="4945" w:type="dxa"/>
            <w:tcBorders>
              <w:left w:val="single" w:sz="4" w:space="0" w:color="auto"/>
            </w:tcBorders>
            <w:shd w:val="clear" w:color="auto" w:fill="E7E6E6" w:themeFill="background2"/>
          </w:tcPr>
          <w:p w14:paraId="207D7A5F" w14:textId="77777777" w:rsidR="00254286" w:rsidRDefault="00254286" w:rsidP="00254286">
            <w:pPr>
              <w:spacing w:line="240" w:lineRule="auto"/>
              <w:jc w:val="left"/>
              <w:rPr>
                <w:rFonts w:cstheme="minorHAnsi"/>
                <w:b/>
                <w:sz w:val="16"/>
              </w:rPr>
            </w:pPr>
            <w:r w:rsidRPr="00EF7D49">
              <w:rPr>
                <w:rFonts w:cstheme="minorHAnsi"/>
                <w:b/>
                <w:sz w:val="16"/>
              </w:rPr>
              <w:t>Position Applied For</w:t>
            </w:r>
          </w:p>
          <w:p w14:paraId="416E0236" w14:textId="08CC41FE" w:rsidR="00254286" w:rsidRPr="00EF7D49" w:rsidRDefault="001C4F6F" w:rsidP="00254286">
            <w:pPr>
              <w:spacing w:line="240" w:lineRule="auto"/>
              <w:jc w:val="left"/>
              <w:rPr>
                <w:rFonts w:cstheme="minorHAnsi"/>
                <w:b/>
                <w:sz w:val="16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shd w:val="clear" w:color="auto" w:fill="FFFFFF" w:themeFill="background1"/>
                </w:rPr>
                <w:id w:val="2027904496"/>
                <w:placeholder>
                  <w:docPart w:val="EEEEEB715AAF4F2D80CD524FBF15A9A0"/>
                </w:placeholder>
                <w:showingPlcHdr/>
                <w:text/>
              </w:sdtPr>
              <w:sdtEndPr/>
              <w:sdtContent>
                <w:r w:rsidR="00254286" w:rsidRPr="00EF7D49">
                  <w:rPr>
                    <w:rStyle w:val="PlaceholderText"/>
                    <w:rFonts w:asciiTheme="minorHAnsi" w:hAnsiTheme="minorHAnsi" w:cstheme="minorHAnsi"/>
                    <w:sz w:val="22"/>
                    <w:szCs w:val="22"/>
                    <w:shd w:val="clear" w:color="auto" w:fill="FFFFFF" w:themeFill="background1"/>
                  </w:rPr>
                  <w:t xml:space="preserve"> Position Name.</w:t>
                </w:r>
              </w:sdtContent>
            </w:sdt>
          </w:p>
        </w:tc>
        <w:tc>
          <w:tcPr>
            <w:tcW w:w="3060" w:type="dxa"/>
            <w:tcBorders>
              <w:left w:val="single" w:sz="4" w:space="0" w:color="auto"/>
            </w:tcBorders>
            <w:shd w:val="clear" w:color="auto" w:fill="E7E6E6" w:themeFill="background2"/>
          </w:tcPr>
          <w:p w14:paraId="197F403B" w14:textId="6B818A5D" w:rsidR="00254286" w:rsidRPr="00EF7D49" w:rsidRDefault="00254286" w:rsidP="00254286">
            <w:pPr>
              <w:spacing w:line="240" w:lineRule="auto"/>
              <w:jc w:val="left"/>
              <w:rPr>
                <w:rFonts w:cstheme="minorHAnsi"/>
                <w:b/>
                <w:sz w:val="16"/>
              </w:rPr>
            </w:pPr>
            <w:r>
              <w:rPr>
                <w:rFonts w:cstheme="minorHAnsi"/>
                <w:b/>
                <w:sz w:val="16"/>
              </w:rPr>
              <w:t>SSN - Last 4 Digits</w:t>
            </w:r>
          </w:p>
          <w:p w14:paraId="3786CDEC" w14:textId="0A2946DE" w:rsidR="00254286" w:rsidRPr="00EF7D49" w:rsidRDefault="001C4F6F" w:rsidP="00254286">
            <w:pPr>
              <w:spacing w:line="240" w:lineRule="auto"/>
              <w:jc w:val="left"/>
              <w:rPr>
                <w:rFonts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Cs w:val="18"/>
                  <w:shd w:val="clear" w:color="auto" w:fill="FFFFFF" w:themeFill="background1"/>
                </w:rPr>
                <w:id w:val="-995261562"/>
                <w:placeholder>
                  <w:docPart w:val="369BF50BAF704124BB5BB6329E84FB2A"/>
                </w:placeholder>
                <w:showingPlcHdr/>
                <w:text/>
              </w:sdtPr>
              <w:sdtEndPr/>
              <w:sdtContent>
                <w:r w:rsidR="00254286">
                  <w:rPr>
                    <w:rStyle w:val="PlaceholderText"/>
                    <w:rFonts w:asciiTheme="minorHAnsi" w:hAnsiTheme="minorHAnsi" w:cstheme="minorHAnsi"/>
                    <w:sz w:val="22"/>
                    <w:szCs w:val="22"/>
                    <w:shd w:val="clear" w:color="auto" w:fill="FFFFFF" w:themeFill="background1"/>
                  </w:rPr>
                  <w:t>####</w:t>
                </w:r>
              </w:sdtContent>
            </w:sdt>
          </w:p>
        </w:tc>
        <w:tc>
          <w:tcPr>
            <w:tcW w:w="2790" w:type="dxa"/>
            <w:gridSpan w:val="2"/>
            <w:shd w:val="clear" w:color="auto" w:fill="E7E6E6" w:themeFill="background2"/>
          </w:tcPr>
          <w:p w14:paraId="4996AACE" w14:textId="2586F6AE" w:rsidR="00254286" w:rsidRPr="00EF7D49" w:rsidRDefault="00254286" w:rsidP="00254286">
            <w:pPr>
              <w:spacing w:line="240" w:lineRule="auto"/>
              <w:jc w:val="left"/>
              <w:rPr>
                <w:rFonts w:cstheme="minorHAnsi"/>
                <w:b/>
                <w:sz w:val="16"/>
              </w:rPr>
            </w:pPr>
            <w:r w:rsidRPr="00EF7D49">
              <w:rPr>
                <w:rFonts w:cstheme="minorHAnsi"/>
                <w:b/>
                <w:sz w:val="16"/>
              </w:rPr>
              <w:t>Job Requisition Number</w:t>
            </w:r>
          </w:p>
          <w:p w14:paraId="34237309" w14:textId="7504026B" w:rsidR="00254286" w:rsidRPr="00EF7D49" w:rsidRDefault="001C4F6F" w:rsidP="00254286">
            <w:pPr>
              <w:spacing w:after="40" w:line="240" w:lineRule="auto"/>
              <w:jc w:val="left"/>
              <w:rPr>
                <w:rFonts w:cstheme="minorHAnsi"/>
                <w:b/>
                <w:sz w:val="16"/>
              </w:rPr>
            </w:pPr>
            <w:sdt>
              <w:sdtPr>
                <w:rPr>
                  <w:rFonts w:asciiTheme="minorHAnsi" w:hAnsiTheme="minorHAnsi" w:cstheme="minorHAnsi"/>
                  <w:szCs w:val="18"/>
                  <w:shd w:val="clear" w:color="auto" w:fill="FFFFFF" w:themeFill="background1"/>
                </w:rPr>
                <w:id w:val="-151753369"/>
                <w:placeholder>
                  <w:docPart w:val="DB86D9821DE04327B7F4628DA5276883"/>
                </w:placeholder>
                <w:showingPlcHdr/>
                <w:text/>
              </w:sdtPr>
              <w:sdtEndPr/>
              <w:sdtContent>
                <w:r w:rsidR="00254286" w:rsidRPr="00EF7D49">
                  <w:rPr>
                    <w:rStyle w:val="PlaceholderText"/>
                    <w:rFonts w:asciiTheme="minorHAnsi" w:hAnsiTheme="minorHAnsi" w:cstheme="minorHAnsi"/>
                    <w:sz w:val="22"/>
                    <w:szCs w:val="22"/>
                    <w:shd w:val="clear" w:color="auto" w:fill="FFFFFF" w:themeFill="background1"/>
                  </w:rPr>
                  <w:t>Job Requisition #</w:t>
                </w:r>
              </w:sdtContent>
            </w:sdt>
          </w:p>
        </w:tc>
      </w:tr>
    </w:tbl>
    <w:p w14:paraId="6F51CB57" w14:textId="5FD40AE2" w:rsidR="00262796" w:rsidRPr="00EF7D49" w:rsidRDefault="00262796" w:rsidP="00964016">
      <w:pPr>
        <w:rPr>
          <w:rFonts w:asciiTheme="minorHAnsi" w:hAnsiTheme="minorHAnsi" w:cstheme="minorHAnsi"/>
        </w:rPr>
      </w:pPr>
    </w:p>
    <w:p w14:paraId="357D06AF" w14:textId="20A2F9A4" w:rsidR="008C70DD" w:rsidRPr="00EF7D49" w:rsidRDefault="008C70DD" w:rsidP="008C70DD">
      <w:pPr>
        <w:rPr>
          <w:rFonts w:asciiTheme="minorHAnsi" w:hAnsiTheme="minorHAnsi"/>
          <w:sz w:val="22"/>
          <w:szCs w:val="18"/>
          <w:shd w:val="clear" w:color="auto" w:fill="FFFFFF" w:themeFill="background1"/>
        </w:rPr>
      </w:pPr>
      <w:r w:rsidRPr="00EF7D49">
        <w:rPr>
          <w:rFonts w:asciiTheme="minorHAnsi" w:hAnsiTheme="minorHAnsi" w:cstheme="minorHAnsi"/>
          <w:sz w:val="22"/>
        </w:rPr>
        <w:t xml:space="preserve">I, the undersigned, am currently a District resident and claimed residency preference when applying for the position indicated above. </w:t>
      </w:r>
      <w:r w:rsidR="00751B59">
        <w:rPr>
          <w:rFonts w:asciiTheme="minorHAnsi" w:hAnsiTheme="minorHAnsi"/>
          <w:sz w:val="22"/>
          <w:szCs w:val="18"/>
          <w:shd w:val="clear" w:color="auto" w:fill="FFFFFF" w:themeFill="background1"/>
        </w:rPr>
        <w:t>As I have accepted the position</w:t>
      </w:r>
      <w:r w:rsidRPr="00EF7D49">
        <w:rPr>
          <w:rFonts w:asciiTheme="minorHAnsi" w:hAnsiTheme="minorHAnsi"/>
          <w:sz w:val="22"/>
          <w:szCs w:val="18"/>
          <w:shd w:val="clear" w:color="auto" w:fill="FFFFFF" w:themeFill="background1"/>
        </w:rPr>
        <w:t>, I acknowledge that:</w:t>
      </w:r>
    </w:p>
    <w:p w14:paraId="671E3905" w14:textId="57C39222" w:rsidR="008C70DD" w:rsidRPr="00EF7D49" w:rsidRDefault="008C70DD" w:rsidP="00EF7D49">
      <w:pPr>
        <w:pStyle w:val="ListParagraph"/>
        <w:numPr>
          <w:ilvl w:val="0"/>
          <w:numId w:val="7"/>
        </w:numPr>
        <w:spacing w:before="240" w:after="240"/>
        <w:ind w:left="547"/>
        <w:contextualSpacing w:val="0"/>
        <w:rPr>
          <w:rFonts w:asciiTheme="minorHAnsi" w:hAnsiTheme="minorHAnsi"/>
          <w:sz w:val="22"/>
        </w:rPr>
      </w:pPr>
      <w:r w:rsidRPr="00EF7D49">
        <w:rPr>
          <w:rFonts w:asciiTheme="minorHAnsi" w:hAnsiTheme="minorHAnsi"/>
          <w:sz w:val="22"/>
        </w:rPr>
        <w:t>I understand that I am being appointed to a position in the District government that is either in the Career Service, Educational Service,</w:t>
      </w:r>
      <w:r w:rsidR="00340FC7">
        <w:rPr>
          <w:rFonts w:asciiTheme="minorHAnsi" w:hAnsiTheme="minorHAnsi"/>
          <w:sz w:val="22"/>
        </w:rPr>
        <w:t xml:space="preserve"> Management Supervisory Service, </w:t>
      </w:r>
      <w:r w:rsidR="001419C9">
        <w:rPr>
          <w:rFonts w:asciiTheme="minorHAnsi" w:hAnsiTheme="minorHAnsi"/>
          <w:sz w:val="22"/>
        </w:rPr>
        <w:t xml:space="preserve">or </w:t>
      </w:r>
      <w:r w:rsidRPr="00EF7D49">
        <w:rPr>
          <w:rFonts w:asciiTheme="minorHAnsi" w:hAnsiTheme="minorHAnsi"/>
          <w:sz w:val="22"/>
        </w:rPr>
        <w:t>Legal Service</w:t>
      </w:r>
      <w:r w:rsidR="00534007">
        <w:rPr>
          <w:rFonts w:asciiTheme="minorHAnsi" w:hAnsiTheme="minorHAnsi"/>
          <w:sz w:val="22"/>
        </w:rPr>
        <w:t xml:space="preserve">, and that I elected a </w:t>
      </w:r>
      <w:r w:rsidR="001412C8">
        <w:rPr>
          <w:rFonts w:asciiTheme="minorHAnsi" w:hAnsiTheme="minorHAnsi"/>
          <w:sz w:val="22"/>
        </w:rPr>
        <w:t xml:space="preserve">District resident hiring preference </w:t>
      </w:r>
      <w:r w:rsidR="0000434A">
        <w:rPr>
          <w:rFonts w:asciiTheme="minorHAnsi" w:hAnsiTheme="minorHAnsi"/>
          <w:sz w:val="22"/>
        </w:rPr>
        <w:t>when I applied for this job</w:t>
      </w:r>
      <w:r w:rsidR="001419C9">
        <w:rPr>
          <w:rFonts w:asciiTheme="minorHAnsi" w:hAnsiTheme="minorHAnsi"/>
          <w:sz w:val="22"/>
        </w:rPr>
        <w:t>.</w:t>
      </w:r>
    </w:p>
    <w:p w14:paraId="09C9E76D" w14:textId="6586D00D" w:rsidR="008C70DD" w:rsidRPr="00EF7D49" w:rsidRDefault="008C70DD" w:rsidP="00EF7D49">
      <w:pPr>
        <w:pStyle w:val="ListParagraph"/>
        <w:numPr>
          <w:ilvl w:val="0"/>
          <w:numId w:val="7"/>
        </w:numPr>
        <w:spacing w:before="240" w:after="240"/>
        <w:ind w:left="547"/>
        <w:contextualSpacing w:val="0"/>
        <w:rPr>
          <w:rFonts w:asciiTheme="minorHAnsi" w:hAnsiTheme="minorHAnsi"/>
          <w:sz w:val="22"/>
        </w:rPr>
      </w:pPr>
      <w:r w:rsidRPr="00EF7D49">
        <w:rPr>
          <w:rFonts w:asciiTheme="minorHAnsi" w:hAnsiTheme="minorHAnsi"/>
          <w:sz w:val="22"/>
        </w:rPr>
        <w:t xml:space="preserve">I understand that I am required to </w:t>
      </w:r>
      <w:r w:rsidR="0067306C">
        <w:rPr>
          <w:rFonts w:asciiTheme="minorHAnsi" w:hAnsiTheme="minorHAnsi"/>
          <w:sz w:val="22"/>
        </w:rPr>
        <w:t xml:space="preserve">remain a resident of the District of Columbia </w:t>
      </w:r>
      <w:r w:rsidRPr="00EF7D49">
        <w:rPr>
          <w:rFonts w:asciiTheme="minorHAnsi" w:hAnsiTheme="minorHAnsi"/>
          <w:sz w:val="22"/>
        </w:rPr>
        <w:t xml:space="preserve">for a period of </w:t>
      </w:r>
      <w:r w:rsidR="0067306C">
        <w:rPr>
          <w:rFonts w:asciiTheme="minorHAnsi" w:hAnsiTheme="minorHAnsi"/>
          <w:sz w:val="22"/>
        </w:rPr>
        <w:t>seven</w:t>
      </w:r>
      <w:r w:rsidR="0067306C" w:rsidRPr="00EF7D49">
        <w:rPr>
          <w:rFonts w:asciiTheme="minorHAnsi" w:hAnsiTheme="minorHAnsi"/>
          <w:sz w:val="22"/>
        </w:rPr>
        <w:t xml:space="preserve"> </w:t>
      </w:r>
      <w:r w:rsidRPr="00EF7D49">
        <w:rPr>
          <w:rFonts w:asciiTheme="minorHAnsi" w:hAnsiTheme="minorHAnsi"/>
          <w:sz w:val="22"/>
        </w:rPr>
        <w:t xml:space="preserve">consecutive years </w:t>
      </w:r>
      <w:r w:rsidR="0067306C">
        <w:rPr>
          <w:rFonts w:asciiTheme="minorHAnsi" w:hAnsiTheme="minorHAnsi"/>
          <w:sz w:val="22"/>
        </w:rPr>
        <w:t xml:space="preserve">(7 years) </w:t>
      </w:r>
      <w:r w:rsidRPr="00EF7D49">
        <w:rPr>
          <w:rFonts w:asciiTheme="minorHAnsi" w:hAnsiTheme="minorHAnsi"/>
          <w:sz w:val="22"/>
        </w:rPr>
        <w:t>from the</w:t>
      </w:r>
      <w:r w:rsidR="00E374BE">
        <w:rPr>
          <w:rFonts w:asciiTheme="minorHAnsi" w:hAnsiTheme="minorHAnsi"/>
          <w:sz w:val="22"/>
        </w:rPr>
        <w:t xml:space="preserve"> effective</w:t>
      </w:r>
      <w:r w:rsidRPr="00EF7D49">
        <w:rPr>
          <w:rFonts w:asciiTheme="minorHAnsi" w:hAnsiTheme="minorHAnsi"/>
          <w:sz w:val="22"/>
        </w:rPr>
        <w:t xml:space="preserve"> date of </w:t>
      </w:r>
      <w:r w:rsidR="0022730E">
        <w:rPr>
          <w:rFonts w:asciiTheme="minorHAnsi" w:hAnsiTheme="minorHAnsi"/>
          <w:sz w:val="22"/>
        </w:rPr>
        <w:t xml:space="preserve">my </w:t>
      </w:r>
      <w:r w:rsidRPr="00EF7D49">
        <w:rPr>
          <w:rFonts w:asciiTheme="minorHAnsi" w:hAnsiTheme="minorHAnsi"/>
          <w:sz w:val="22"/>
        </w:rPr>
        <w:t>appointment,</w:t>
      </w:r>
      <w:r w:rsidR="00B26C01">
        <w:rPr>
          <w:rFonts w:asciiTheme="minorHAnsi" w:hAnsiTheme="minorHAnsi"/>
          <w:sz w:val="22"/>
        </w:rPr>
        <w:t xml:space="preserve"> regardless of</w:t>
      </w:r>
      <w:r w:rsidR="0007136F">
        <w:rPr>
          <w:rFonts w:asciiTheme="minorHAnsi" w:hAnsiTheme="minorHAnsi"/>
          <w:sz w:val="22"/>
        </w:rPr>
        <w:t xml:space="preserve"> subsequent promotion, reassignment, </w:t>
      </w:r>
      <w:r w:rsidR="00B26C01">
        <w:rPr>
          <w:rFonts w:asciiTheme="minorHAnsi" w:hAnsiTheme="minorHAnsi"/>
          <w:sz w:val="22"/>
        </w:rPr>
        <w:t xml:space="preserve">transfer, demotion, or any other internal movement within </w:t>
      </w:r>
      <w:r w:rsidR="00435EAE">
        <w:rPr>
          <w:rFonts w:asciiTheme="minorHAnsi" w:hAnsiTheme="minorHAnsi"/>
          <w:sz w:val="22"/>
        </w:rPr>
        <w:t xml:space="preserve">the </w:t>
      </w:r>
      <w:r w:rsidR="00B26C01">
        <w:rPr>
          <w:rFonts w:asciiTheme="minorHAnsi" w:hAnsiTheme="minorHAnsi"/>
          <w:sz w:val="22"/>
        </w:rPr>
        <w:t>District government</w:t>
      </w:r>
      <w:r w:rsidR="00414FF5">
        <w:rPr>
          <w:rFonts w:asciiTheme="minorHAnsi" w:hAnsiTheme="minorHAnsi"/>
          <w:sz w:val="22"/>
        </w:rPr>
        <w:t>. I further understand</w:t>
      </w:r>
      <w:r w:rsidRPr="00EF7D49">
        <w:rPr>
          <w:rFonts w:asciiTheme="minorHAnsi" w:hAnsiTheme="minorHAnsi"/>
          <w:sz w:val="22"/>
        </w:rPr>
        <w:t xml:space="preserve"> that</w:t>
      </w:r>
      <w:r w:rsidR="002B064A">
        <w:rPr>
          <w:rFonts w:asciiTheme="minorHAnsi" w:hAnsiTheme="minorHAnsi"/>
          <w:sz w:val="22"/>
        </w:rPr>
        <w:t xml:space="preserve"> </w:t>
      </w:r>
      <w:r w:rsidR="0021455D">
        <w:rPr>
          <w:rFonts w:asciiTheme="minorHAnsi" w:hAnsiTheme="minorHAnsi"/>
          <w:sz w:val="22"/>
        </w:rPr>
        <w:t xml:space="preserve">if I move to another state, territory or country </w:t>
      </w:r>
      <w:r w:rsidR="00CB3B81">
        <w:rPr>
          <w:rFonts w:asciiTheme="minorHAnsi" w:hAnsiTheme="minorHAnsi"/>
          <w:sz w:val="22"/>
        </w:rPr>
        <w:t xml:space="preserve">during the </w:t>
      </w:r>
      <w:proofErr w:type="gramStart"/>
      <w:r w:rsidR="00CB3B81">
        <w:rPr>
          <w:rFonts w:asciiTheme="minorHAnsi" w:hAnsiTheme="minorHAnsi"/>
          <w:sz w:val="22"/>
        </w:rPr>
        <w:t>seven year</w:t>
      </w:r>
      <w:proofErr w:type="gramEnd"/>
      <w:r w:rsidR="00CB3B81">
        <w:rPr>
          <w:rFonts w:asciiTheme="minorHAnsi" w:hAnsiTheme="minorHAnsi"/>
          <w:sz w:val="22"/>
        </w:rPr>
        <w:t xml:space="preserve"> period I forfeit my employment with the District government.</w:t>
      </w:r>
    </w:p>
    <w:p w14:paraId="206EDB17" w14:textId="5429D0E3" w:rsidR="008C70DD" w:rsidRPr="00EF7D49" w:rsidRDefault="008C70DD" w:rsidP="00EF7D49">
      <w:pPr>
        <w:pStyle w:val="ListParagraph"/>
        <w:numPr>
          <w:ilvl w:val="0"/>
          <w:numId w:val="7"/>
        </w:numPr>
        <w:spacing w:before="240" w:after="240"/>
        <w:ind w:left="547"/>
        <w:contextualSpacing w:val="0"/>
        <w:rPr>
          <w:rFonts w:asciiTheme="minorHAnsi" w:hAnsiTheme="minorHAnsi"/>
          <w:sz w:val="22"/>
        </w:rPr>
      </w:pPr>
      <w:r w:rsidRPr="00EF7D49">
        <w:rPr>
          <w:rFonts w:asciiTheme="minorHAnsi" w:hAnsiTheme="minorHAnsi"/>
          <w:sz w:val="22"/>
        </w:rPr>
        <w:t>I understand that if I apply for and am selected for another position without having claimed residency preference for that position, that I am still required to fulfill my obligation to maintain District residency for the remainder of the initial 7-year period.</w:t>
      </w:r>
    </w:p>
    <w:p w14:paraId="2421EADF" w14:textId="35056FF6" w:rsidR="008C70DD" w:rsidRPr="00EF7D49" w:rsidRDefault="008C70DD" w:rsidP="00EF7D49">
      <w:pPr>
        <w:pStyle w:val="ListParagraph"/>
        <w:numPr>
          <w:ilvl w:val="0"/>
          <w:numId w:val="7"/>
        </w:numPr>
        <w:spacing w:before="240" w:after="240"/>
        <w:ind w:left="547"/>
        <w:contextualSpacing w:val="0"/>
        <w:rPr>
          <w:rFonts w:asciiTheme="minorHAnsi" w:hAnsiTheme="minorHAnsi"/>
          <w:sz w:val="22"/>
        </w:rPr>
      </w:pPr>
      <w:r w:rsidRPr="00EF7D49">
        <w:rPr>
          <w:rFonts w:asciiTheme="minorHAnsi" w:hAnsiTheme="minorHAnsi"/>
          <w:sz w:val="22"/>
        </w:rPr>
        <w:t>I understand that if I apply for and am selected for another position for which I also claim residency preference, that I will be required to maintain a new 7-year residency period</w:t>
      </w:r>
      <w:r w:rsidR="00B35449">
        <w:rPr>
          <w:rFonts w:asciiTheme="minorHAnsi" w:hAnsiTheme="minorHAnsi"/>
          <w:sz w:val="22"/>
        </w:rPr>
        <w:t>,</w:t>
      </w:r>
      <w:r w:rsidRPr="00EF7D49">
        <w:rPr>
          <w:rFonts w:asciiTheme="minorHAnsi" w:hAnsiTheme="minorHAnsi"/>
          <w:sz w:val="22"/>
        </w:rPr>
        <w:t xml:space="preserve"> effective on the date of the new appointment.</w:t>
      </w:r>
    </w:p>
    <w:p w14:paraId="7F1A2ABE" w14:textId="0C257BF5" w:rsidR="008C70DD" w:rsidRPr="00EF7D49" w:rsidRDefault="00EF7D49" w:rsidP="00EF7D49">
      <w:pPr>
        <w:pStyle w:val="ListParagraph"/>
        <w:numPr>
          <w:ilvl w:val="0"/>
          <w:numId w:val="7"/>
        </w:numPr>
        <w:spacing w:before="240" w:after="240"/>
        <w:ind w:left="547"/>
        <w:contextualSpacing w:val="0"/>
        <w:rPr>
          <w:rFonts w:asciiTheme="minorHAnsi" w:hAnsiTheme="minorHAnsi"/>
          <w:sz w:val="22"/>
        </w:rPr>
      </w:pPr>
      <w:r w:rsidRPr="00EF7D49">
        <w:rPr>
          <w:rFonts w:asciiTheme="minorHAnsi" w:hAnsiTheme="minorHAnsi"/>
          <w:sz w:val="22"/>
        </w:rPr>
        <w:t xml:space="preserve">I understand that if I encounter an issue that forces me to move outside the District of Columbia during my 7-year residency requirement, </w:t>
      </w:r>
      <w:bookmarkStart w:id="1" w:name="_Hlk11747838"/>
      <w:r w:rsidRPr="00EF7D49">
        <w:rPr>
          <w:rFonts w:asciiTheme="minorHAnsi" w:hAnsiTheme="minorHAnsi"/>
          <w:sz w:val="22"/>
        </w:rPr>
        <w:t xml:space="preserve">I </w:t>
      </w:r>
      <w:r w:rsidR="00B40A59">
        <w:rPr>
          <w:rFonts w:asciiTheme="minorHAnsi" w:hAnsiTheme="minorHAnsi"/>
          <w:sz w:val="22"/>
        </w:rPr>
        <w:t>have the option</w:t>
      </w:r>
      <w:r w:rsidRPr="00EF7D49">
        <w:rPr>
          <w:rFonts w:asciiTheme="minorHAnsi" w:hAnsiTheme="minorHAnsi"/>
          <w:sz w:val="22"/>
        </w:rPr>
        <w:t xml:space="preserve"> </w:t>
      </w:r>
      <w:r w:rsidR="00B40A59">
        <w:rPr>
          <w:rFonts w:asciiTheme="minorHAnsi" w:hAnsiTheme="minorHAnsi"/>
          <w:sz w:val="22"/>
        </w:rPr>
        <w:t xml:space="preserve">of </w:t>
      </w:r>
      <w:r w:rsidRPr="00EF7D49">
        <w:rPr>
          <w:rFonts w:asciiTheme="minorHAnsi" w:hAnsiTheme="minorHAnsi"/>
          <w:sz w:val="22"/>
        </w:rPr>
        <w:t>request</w:t>
      </w:r>
      <w:r w:rsidR="00B40A59">
        <w:rPr>
          <w:rFonts w:asciiTheme="minorHAnsi" w:hAnsiTheme="minorHAnsi"/>
          <w:sz w:val="22"/>
        </w:rPr>
        <w:t>ing</w:t>
      </w:r>
      <w:r w:rsidRPr="00EF7D49">
        <w:rPr>
          <w:rFonts w:asciiTheme="minorHAnsi" w:hAnsiTheme="minorHAnsi"/>
          <w:sz w:val="22"/>
        </w:rPr>
        <w:t xml:space="preserve"> and fil</w:t>
      </w:r>
      <w:r w:rsidR="00B40A59">
        <w:rPr>
          <w:rFonts w:asciiTheme="minorHAnsi" w:hAnsiTheme="minorHAnsi"/>
          <w:sz w:val="22"/>
        </w:rPr>
        <w:t>ing</w:t>
      </w:r>
      <w:r w:rsidRPr="00EF7D49">
        <w:rPr>
          <w:rFonts w:asciiTheme="minorHAnsi" w:hAnsiTheme="minorHAnsi"/>
          <w:sz w:val="22"/>
        </w:rPr>
        <w:t xml:space="preserve"> a hardship </w:t>
      </w:r>
      <w:r w:rsidR="00B40A59">
        <w:rPr>
          <w:rFonts w:asciiTheme="minorHAnsi" w:hAnsiTheme="minorHAnsi"/>
          <w:sz w:val="22"/>
        </w:rPr>
        <w:t>waiver</w:t>
      </w:r>
      <w:r w:rsidRPr="00EF7D49">
        <w:rPr>
          <w:rFonts w:asciiTheme="minorHAnsi" w:hAnsiTheme="minorHAnsi"/>
          <w:sz w:val="22"/>
        </w:rPr>
        <w:t xml:space="preserve"> with the District of Columbia Department of Human Resources (DCHR).</w:t>
      </w:r>
      <w:r w:rsidR="00B40A59">
        <w:rPr>
          <w:rFonts w:asciiTheme="minorHAnsi" w:hAnsiTheme="minorHAnsi"/>
          <w:sz w:val="22"/>
        </w:rPr>
        <w:t xml:space="preserve"> I understand that approval of the hardship waiver is at the discretion of DCHR.</w:t>
      </w:r>
      <w:bookmarkEnd w:id="1"/>
    </w:p>
    <w:p w14:paraId="7329A9B9" w14:textId="05EFC113" w:rsidR="00EF7D49" w:rsidRPr="007656EE" w:rsidRDefault="00EF7D49" w:rsidP="007656EE">
      <w:pPr>
        <w:pStyle w:val="ListParagraph"/>
        <w:numPr>
          <w:ilvl w:val="0"/>
          <w:numId w:val="7"/>
        </w:numPr>
        <w:spacing w:before="240" w:after="240"/>
        <w:ind w:left="547"/>
        <w:contextualSpacing w:val="0"/>
        <w:rPr>
          <w:rFonts w:asciiTheme="minorHAnsi" w:hAnsiTheme="minorHAnsi"/>
          <w:sz w:val="18"/>
        </w:rPr>
      </w:pPr>
      <w:r w:rsidRPr="00EF7D49">
        <w:rPr>
          <w:rFonts w:asciiTheme="minorHAnsi" w:hAnsiTheme="minorHAnsi"/>
          <w:sz w:val="22"/>
        </w:rPr>
        <w:t xml:space="preserve">I understand and authorize my agency and DCHR to verify </w:t>
      </w:r>
      <w:r w:rsidR="00FF0E6B">
        <w:rPr>
          <w:rFonts w:asciiTheme="minorHAnsi" w:hAnsiTheme="minorHAnsi"/>
          <w:sz w:val="22"/>
        </w:rPr>
        <w:t xml:space="preserve">my compliance with </w:t>
      </w:r>
      <w:r w:rsidR="004A457C">
        <w:rPr>
          <w:rFonts w:asciiTheme="minorHAnsi" w:hAnsiTheme="minorHAnsi"/>
          <w:sz w:val="22"/>
        </w:rPr>
        <w:t>my residency requirement for the duration of the 7-year period</w:t>
      </w:r>
      <w:r w:rsidRPr="00EF7D49">
        <w:rPr>
          <w:rFonts w:asciiTheme="minorHAnsi" w:hAnsiTheme="minorHAnsi"/>
          <w:sz w:val="22"/>
        </w:rPr>
        <w:t>. I understand that DCHR may use public and</w:t>
      </w:r>
      <w:r w:rsidR="00C00BCB">
        <w:rPr>
          <w:rFonts w:asciiTheme="minorHAnsi" w:hAnsiTheme="minorHAnsi"/>
          <w:sz w:val="22"/>
        </w:rPr>
        <w:t xml:space="preserve"> other</w:t>
      </w:r>
      <w:r w:rsidR="00B90D4A">
        <w:rPr>
          <w:rFonts w:asciiTheme="minorHAnsi" w:hAnsiTheme="minorHAnsi"/>
          <w:sz w:val="22"/>
        </w:rPr>
        <w:t xml:space="preserve"> rele</w:t>
      </w:r>
      <w:r w:rsidR="00DF75CE">
        <w:rPr>
          <w:rFonts w:asciiTheme="minorHAnsi" w:hAnsiTheme="minorHAnsi"/>
          <w:sz w:val="22"/>
        </w:rPr>
        <w:t>vant</w:t>
      </w:r>
      <w:r w:rsidRPr="00EF7D49">
        <w:rPr>
          <w:rFonts w:asciiTheme="minorHAnsi" w:hAnsiTheme="minorHAnsi"/>
          <w:sz w:val="22"/>
        </w:rPr>
        <w:t xml:space="preserve"> records </w:t>
      </w:r>
      <w:r w:rsidR="00E76812">
        <w:rPr>
          <w:rFonts w:asciiTheme="minorHAnsi" w:hAnsiTheme="minorHAnsi"/>
          <w:sz w:val="22"/>
        </w:rPr>
        <w:t>which may include the</w:t>
      </w:r>
      <w:r w:rsidR="00AA6BD8">
        <w:rPr>
          <w:rFonts w:asciiTheme="minorHAnsi" w:hAnsiTheme="minorHAnsi"/>
          <w:sz w:val="22"/>
        </w:rPr>
        <w:t xml:space="preserve"> DC</w:t>
      </w:r>
      <w:r w:rsidR="00E76812">
        <w:rPr>
          <w:rFonts w:asciiTheme="minorHAnsi" w:hAnsiTheme="minorHAnsi"/>
          <w:sz w:val="22"/>
        </w:rPr>
        <w:t xml:space="preserve"> Department of Motor Vehicles (</w:t>
      </w:r>
      <w:r w:rsidR="00AA6BD8">
        <w:rPr>
          <w:rFonts w:asciiTheme="minorHAnsi" w:hAnsiTheme="minorHAnsi"/>
          <w:sz w:val="22"/>
        </w:rPr>
        <w:t xml:space="preserve">DC </w:t>
      </w:r>
      <w:r w:rsidR="00E76812">
        <w:rPr>
          <w:rFonts w:asciiTheme="minorHAnsi" w:hAnsiTheme="minorHAnsi"/>
          <w:sz w:val="22"/>
        </w:rPr>
        <w:t>DMV) records, income tax withholdings, and other auditing and investigatory techniques needed to adequately verify my District residency.</w:t>
      </w:r>
    </w:p>
    <w:p w14:paraId="690BE99A" w14:textId="77777777" w:rsidR="00950F24" w:rsidRDefault="00950F24" w:rsidP="00964016">
      <w:pPr>
        <w:rPr>
          <w:rFonts w:asciiTheme="minorHAnsi" w:hAnsiTheme="minorHAnsi" w:cstheme="minorHAnsi"/>
          <w:sz w:val="18"/>
        </w:rPr>
      </w:pPr>
    </w:p>
    <w:p w14:paraId="2D359E8F" w14:textId="7D1097FB" w:rsidR="00EF7D49" w:rsidRDefault="00EF7D49" w:rsidP="00964016">
      <w:pPr>
        <w:rPr>
          <w:rFonts w:asciiTheme="minorHAnsi" w:hAnsiTheme="minorHAnsi" w:cstheme="minorHAnsi"/>
          <w:sz w:val="18"/>
        </w:rPr>
      </w:pPr>
    </w:p>
    <w:tbl>
      <w:tblPr>
        <w:tblStyle w:val="TableGrid"/>
        <w:tblW w:w="10890" w:type="dxa"/>
        <w:tblLook w:val="04A0" w:firstRow="1" w:lastRow="0" w:firstColumn="1" w:lastColumn="0" w:noHBand="0" w:noVBand="1"/>
      </w:tblPr>
      <w:tblGrid>
        <w:gridCol w:w="3625"/>
        <w:gridCol w:w="245"/>
        <w:gridCol w:w="3715"/>
        <w:gridCol w:w="245"/>
        <w:gridCol w:w="3060"/>
      </w:tblGrid>
      <w:tr w:rsidR="00E75CB7" w14:paraId="4B13531A" w14:textId="7BAA7B6E" w:rsidTr="007656EE"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F94040" w14:textId="77777777" w:rsidR="00E75CB7" w:rsidRDefault="00E75CB7" w:rsidP="00252D6F">
            <w:pPr>
              <w:pStyle w:val="ListParagraph"/>
              <w:ind w:left="0"/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222943D" w14:textId="77777777" w:rsidR="00E75CB7" w:rsidRDefault="00E75CB7" w:rsidP="00252D6F">
            <w:pPr>
              <w:pStyle w:val="ListParagraph"/>
              <w:ind w:left="0"/>
            </w:pP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DE2D2" w14:textId="77777777" w:rsidR="00E75CB7" w:rsidRDefault="00E75CB7" w:rsidP="00252D6F">
            <w:pPr>
              <w:pStyle w:val="ListParagraph"/>
              <w:ind w:left="0"/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D4B4F6E" w14:textId="77777777" w:rsidR="00E75CB7" w:rsidRDefault="00E75CB7" w:rsidP="00252D6F">
            <w:pPr>
              <w:pStyle w:val="ListParagraph"/>
              <w:ind w:left="0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E12CF" w14:textId="77777777" w:rsidR="00E75CB7" w:rsidRDefault="00E75CB7" w:rsidP="00252D6F">
            <w:pPr>
              <w:pStyle w:val="ListParagraph"/>
              <w:ind w:left="0"/>
            </w:pPr>
          </w:p>
        </w:tc>
      </w:tr>
      <w:tr w:rsidR="00E75CB7" w:rsidRPr="00EF7D49" w14:paraId="4277DF65" w14:textId="4FB5E54D" w:rsidTr="007656EE">
        <w:trPr>
          <w:trHeight w:val="64"/>
        </w:trPr>
        <w:tc>
          <w:tcPr>
            <w:tcW w:w="3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67EADB" w14:textId="715341C8" w:rsidR="00E75CB7" w:rsidRPr="00EF7D49" w:rsidRDefault="00E75CB7" w:rsidP="00252D6F">
            <w:pPr>
              <w:pStyle w:val="ListParagraph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Employee’s</w:t>
            </w:r>
            <w:r w:rsidRPr="00EF7D49">
              <w:rPr>
                <w:rFonts w:asciiTheme="minorHAnsi" w:hAnsiTheme="minorHAnsi"/>
              </w:rPr>
              <w:t xml:space="preserve"> Signature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0A9A84E" w14:textId="77777777" w:rsidR="00E75CB7" w:rsidRPr="00EF7D49" w:rsidRDefault="00E75CB7" w:rsidP="00252D6F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A7C85" w14:textId="77777777" w:rsidR="00E75CB7" w:rsidRPr="00EF7D49" w:rsidRDefault="00E75CB7" w:rsidP="00252D6F">
            <w:pPr>
              <w:pStyle w:val="ListParagraph"/>
              <w:ind w:left="0"/>
              <w:rPr>
                <w:rFonts w:asciiTheme="minorHAnsi" w:hAnsiTheme="minorHAnsi"/>
              </w:rPr>
            </w:pPr>
            <w:r w:rsidRPr="00EF7D49">
              <w:rPr>
                <w:rFonts w:asciiTheme="minorHAnsi" w:hAnsiTheme="minorHAnsi"/>
              </w:rPr>
              <w:t>Date (Month, Day, Year)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275404E" w14:textId="77777777" w:rsidR="00E75CB7" w:rsidRPr="00EF7D49" w:rsidRDefault="00E75CB7" w:rsidP="00252D6F">
            <w:pPr>
              <w:pStyle w:val="ListParagraph"/>
              <w:ind w:left="0"/>
              <w:rPr>
                <w:rFonts w:asciiTheme="minorHAnsi" w:hAnsiTheme="minorHAnsi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AA779" w14:textId="2C4C06CF" w:rsidR="00E75CB7" w:rsidRPr="007656EE" w:rsidRDefault="00E75CB7">
            <w:pPr>
              <w:pStyle w:val="ListParagraph"/>
              <w:ind w:left="0"/>
              <w:rPr>
                <w:rFonts w:asciiTheme="minorHAnsi" w:hAnsiTheme="minorHAnsi"/>
              </w:rPr>
            </w:pPr>
            <w:r w:rsidRPr="3206D060">
              <w:rPr>
                <w:rFonts w:asciiTheme="minorHAnsi" w:hAnsiTheme="minorHAnsi"/>
              </w:rPr>
              <w:t>Driver’s License</w:t>
            </w:r>
            <w:r w:rsidR="00DB64D3">
              <w:rPr>
                <w:rFonts w:asciiTheme="minorHAnsi" w:hAnsiTheme="minorHAnsi"/>
              </w:rPr>
              <w:t xml:space="preserve"> # or Non-Driver Identification #</w:t>
            </w:r>
          </w:p>
        </w:tc>
      </w:tr>
    </w:tbl>
    <w:p w14:paraId="28C2A51C" w14:textId="3CDAB731" w:rsidR="00F66CBC" w:rsidRPr="00EF7D49" w:rsidRDefault="00F66CBC">
      <w:pPr>
        <w:tabs>
          <w:tab w:val="right" w:pos="7920"/>
        </w:tabs>
        <w:rPr>
          <w:rFonts w:asciiTheme="minorHAnsi" w:hAnsiTheme="minorHAnsi" w:cstheme="minorHAnsi"/>
          <w:b/>
          <w:sz w:val="18"/>
        </w:rPr>
      </w:pPr>
    </w:p>
    <w:sectPr w:rsidR="00F66CBC" w:rsidRPr="00EF7D49" w:rsidSect="00DB64D3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57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C25BA" w14:textId="77777777" w:rsidR="001C4F6F" w:rsidRDefault="001C4F6F">
      <w:r>
        <w:separator/>
      </w:r>
    </w:p>
    <w:p w14:paraId="65C0435C" w14:textId="77777777" w:rsidR="001C4F6F" w:rsidRDefault="001C4F6F"/>
    <w:p w14:paraId="1BE504C1" w14:textId="77777777" w:rsidR="001C4F6F" w:rsidRDefault="001C4F6F" w:rsidP="00D7423B"/>
    <w:p w14:paraId="3BF41BE8" w14:textId="77777777" w:rsidR="001C4F6F" w:rsidRDefault="001C4F6F"/>
  </w:endnote>
  <w:endnote w:type="continuationSeparator" w:id="0">
    <w:p w14:paraId="7C1F534B" w14:textId="77777777" w:rsidR="001C4F6F" w:rsidRDefault="001C4F6F">
      <w:r>
        <w:continuationSeparator/>
      </w:r>
    </w:p>
    <w:p w14:paraId="58CB5C0E" w14:textId="77777777" w:rsidR="001C4F6F" w:rsidRDefault="001C4F6F"/>
    <w:p w14:paraId="0C977003" w14:textId="77777777" w:rsidR="001C4F6F" w:rsidRDefault="001C4F6F" w:rsidP="00D7423B"/>
    <w:p w14:paraId="28B0DE49" w14:textId="77777777" w:rsidR="001C4F6F" w:rsidRDefault="001C4F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C4099" w14:textId="6C624B15" w:rsidR="006D05F3" w:rsidRPr="006D05F3" w:rsidRDefault="006D05F3" w:rsidP="006D05F3">
    <w:pPr>
      <w:pStyle w:val="Footer"/>
      <w:pBdr>
        <w:top w:val="single" w:sz="18" w:space="1" w:color="C42423" w:themeColor="accent1"/>
      </w:pBdr>
      <w:tabs>
        <w:tab w:val="clear" w:pos="4320"/>
        <w:tab w:val="clear" w:pos="8640"/>
        <w:tab w:val="right" w:pos="10710"/>
      </w:tabs>
      <w:jc w:val="left"/>
      <w:rPr>
        <w:sz w:val="16"/>
      </w:rPr>
    </w:pPr>
    <w:r w:rsidRPr="00E52F65">
      <w:rPr>
        <w:sz w:val="16"/>
      </w:rPr>
      <w:t>DC</w:t>
    </w:r>
    <w:r w:rsidR="00F66CBC">
      <w:rPr>
        <w:sz w:val="16"/>
      </w:rPr>
      <w:t>-</w:t>
    </w:r>
    <w:r w:rsidRPr="00E52F65">
      <w:rPr>
        <w:sz w:val="16"/>
      </w:rPr>
      <w:t>2000</w:t>
    </w:r>
    <w:r w:rsidR="00F66CBC">
      <w:rPr>
        <w:sz w:val="16"/>
      </w:rPr>
      <w:t>RP</w:t>
    </w:r>
    <w:r w:rsidRPr="00E52F65">
      <w:rPr>
        <w:sz w:val="16"/>
      </w:rPr>
      <w:t xml:space="preserve"> (Rev 01/19)</w:t>
    </w:r>
    <w:r>
      <w:rPr>
        <w:sz w:val="16"/>
      </w:rPr>
      <w:t xml:space="preserve"> </w:t>
    </w:r>
    <w:r>
      <w:rPr>
        <w:sz w:val="16"/>
      </w:rPr>
      <w:tab/>
    </w:r>
    <w:r w:rsidRPr="00547577">
      <w:rPr>
        <w:sz w:val="16"/>
      </w:rPr>
      <w:t xml:space="preserve">Page </w:t>
    </w:r>
    <w:r w:rsidRPr="00547577">
      <w:rPr>
        <w:bCs/>
        <w:sz w:val="16"/>
      </w:rPr>
      <w:fldChar w:fldCharType="begin"/>
    </w:r>
    <w:r w:rsidRPr="00547577">
      <w:rPr>
        <w:bCs/>
        <w:sz w:val="16"/>
      </w:rPr>
      <w:instrText xml:space="preserve"> PAGE  \* Arabic  \* MERGEFORMAT </w:instrText>
    </w:r>
    <w:r w:rsidRPr="00547577">
      <w:rPr>
        <w:bCs/>
        <w:sz w:val="16"/>
      </w:rPr>
      <w:fldChar w:fldCharType="separate"/>
    </w:r>
    <w:r>
      <w:rPr>
        <w:bCs/>
        <w:sz w:val="16"/>
      </w:rPr>
      <w:t>1</w:t>
    </w:r>
    <w:r w:rsidRPr="00547577">
      <w:rPr>
        <w:bCs/>
        <w:sz w:val="16"/>
      </w:rPr>
      <w:fldChar w:fldCharType="end"/>
    </w:r>
    <w:r w:rsidRPr="00547577">
      <w:rPr>
        <w:sz w:val="16"/>
      </w:rPr>
      <w:t xml:space="preserve"> of </w:t>
    </w:r>
    <w:r w:rsidRPr="00547577">
      <w:rPr>
        <w:bCs/>
        <w:sz w:val="16"/>
      </w:rPr>
      <w:fldChar w:fldCharType="begin"/>
    </w:r>
    <w:r w:rsidRPr="00547577">
      <w:rPr>
        <w:bCs/>
        <w:sz w:val="16"/>
      </w:rPr>
      <w:instrText xml:space="preserve"> NUMPAGES  \* Arabic  \* MERGEFORMAT </w:instrText>
    </w:r>
    <w:r w:rsidRPr="00547577">
      <w:rPr>
        <w:bCs/>
        <w:sz w:val="16"/>
      </w:rPr>
      <w:fldChar w:fldCharType="separate"/>
    </w:r>
    <w:r>
      <w:rPr>
        <w:bCs/>
        <w:sz w:val="16"/>
      </w:rPr>
      <w:t>3</w:t>
    </w:r>
    <w:r w:rsidRPr="00547577">
      <w:rPr>
        <w:bCs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CE3D4" w14:textId="575A8A02" w:rsidR="008110DC" w:rsidRPr="00547577" w:rsidRDefault="008110DC" w:rsidP="006D05F3">
    <w:pPr>
      <w:pStyle w:val="Footer"/>
      <w:pBdr>
        <w:top w:val="single" w:sz="18" w:space="1" w:color="C42423" w:themeColor="accent1"/>
      </w:pBdr>
      <w:tabs>
        <w:tab w:val="clear" w:pos="4320"/>
        <w:tab w:val="clear" w:pos="8640"/>
        <w:tab w:val="right" w:pos="10710"/>
      </w:tabs>
      <w:jc w:val="left"/>
      <w:rPr>
        <w:sz w:val="16"/>
      </w:rPr>
    </w:pPr>
    <w:r w:rsidRPr="00E52F65">
      <w:rPr>
        <w:sz w:val="16"/>
      </w:rPr>
      <w:t>DC</w:t>
    </w:r>
    <w:r w:rsidR="00AF2651">
      <w:rPr>
        <w:sz w:val="16"/>
      </w:rPr>
      <w:t xml:space="preserve"> FORM 300</w:t>
    </w:r>
    <w:r w:rsidRPr="00E52F65">
      <w:rPr>
        <w:sz w:val="16"/>
      </w:rPr>
      <w:t xml:space="preserve"> (Rev 0</w:t>
    </w:r>
    <w:r w:rsidR="00EF7D49">
      <w:rPr>
        <w:sz w:val="16"/>
      </w:rPr>
      <w:t>6</w:t>
    </w:r>
    <w:r w:rsidRPr="00E52F65">
      <w:rPr>
        <w:sz w:val="16"/>
      </w:rPr>
      <w:t>/19)</w:t>
    </w:r>
    <w:r>
      <w:rPr>
        <w:sz w:val="16"/>
      </w:rPr>
      <w:t xml:space="preserve"> </w:t>
    </w:r>
    <w:r>
      <w:rPr>
        <w:sz w:val="16"/>
      </w:rPr>
      <w:tab/>
    </w:r>
    <w:r w:rsidRPr="00547577">
      <w:rPr>
        <w:sz w:val="16"/>
      </w:rPr>
      <w:t xml:space="preserve">Page </w:t>
    </w:r>
    <w:r w:rsidRPr="00547577">
      <w:rPr>
        <w:bCs/>
        <w:sz w:val="16"/>
      </w:rPr>
      <w:fldChar w:fldCharType="begin"/>
    </w:r>
    <w:r w:rsidRPr="00547577">
      <w:rPr>
        <w:bCs/>
        <w:sz w:val="16"/>
      </w:rPr>
      <w:instrText xml:space="preserve"> PAGE  \* Arabic  \* MERGEFORMAT </w:instrText>
    </w:r>
    <w:r w:rsidRPr="00547577">
      <w:rPr>
        <w:bCs/>
        <w:sz w:val="16"/>
      </w:rPr>
      <w:fldChar w:fldCharType="separate"/>
    </w:r>
    <w:r w:rsidRPr="00547577">
      <w:rPr>
        <w:bCs/>
        <w:noProof/>
        <w:sz w:val="16"/>
      </w:rPr>
      <w:t>1</w:t>
    </w:r>
    <w:r w:rsidRPr="00547577">
      <w:rPr>
        <w:bCs/>
        <w:sz w:val="16"/>
      </w:rPr>
      <w:fldChar w:fldCharType="end"/>
    </w:r>
    <w:r w:rsidRPr="00547577">
      <w:rPr>
        <w:sz w:val="16"/>
      </w:rPr>
      <w:t xml:space="preserve"> of </w:t>
    </w:r>
    <w:r w:rsidRPr="00547577">
      <w:rPr>
        <w:bCs/>
        <w:sz w:val="16"/>
      </w:rPr>
      <w:fldChar w:fldCharType="begin"/>
    </w:r>
    <w:r w:rsidRPr="00547577">
      <w:rPr>
        <w:bCs/>
        <w:sz w:val="16"/>
      </w:rPr>
      <w:instrText xml:space="preserve"> NUMPAGES  \* Arabic  \* MERGEFORMAT </w:instrText>
    </w:r>
    <w:r w:rsidRPr="00547577">
      <w:rPr>
        <w:bCs/>
        <w:sz w:val="16"/>
      </w:rPr>
      <w:fldChar w:fldCharType="separate"/>
    </w:r>
    <w:r w:rsidRPr="00547577">
      <w:rPr>
        <w:bCs/>
        <w:noProof/>
        <w:sz w:val="16"/>
      </w:rPr>
      <w:t>2</w:t>
    </w:r>
    <w:r w:rsidRPr="00547577">
      <w:rPr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475EA" w14:textId="77777777" w:rsidR="001C4F6F" w:rsidRDefault="001C4F6F">
      <w:r>
        <w:separator/>
      </w:r>
    </w:p>
    <w:p w14:paraId="6E7C5DD5" w14:textId="77777777" w:rsidR="001C4F6F" w:rsidRDefault="001C4F6F"/>
    <w:p w14:paraId="3428ADB0" w14:textId="77777777" w:rsidR="001C4F6F" w:rsidRDefault="001C4F6F" w:rsidP="00D7423B"/>
    <w:p w14:paraId="179C15C7" w14:textId="77777777" w:rsidR="001C4F6F" w:rsidRDefault="001C4F6F"/>
  </w:footnote>
  <w:footnote w:type="continuationSeparator" w:id="0">
    <w:p w14:paraId="39B5C1BF" w14:textId="77777777" w:rsidR="001C4F6F" w:rsidRDefault="001C4F6F">
      <w:r>
        <w:continuationSeparator/>
      </w:r>
    </w:p>
    <w:p w14:paraId="0CD6999A" w14:textId="77777777" w:rsidR="001C4F6F" w:rsidRDefault="001C4F6F"/>
    <w:p w14:paraId="1FCF5AED" w14:textId="77777777" w:rsidR="001C4F6F" w:rsidRDefault="001C4F6F" w:rsidP="00D7423B"/>
    <w:p w14:paraId="70DFEF7D" w14:textId="77777777" w:rsidR="001C4F6F" w:rsidRDefault="001C4F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6E4FE" w14:textId="470C97AD" w:rsidR="008110DC" w:rsidRPr="00354BF4" w:rsidRDefault="00F66CBC" w:rsidP="00354BF4">
    <w:pPr>
      <w:pStyle w:val="Header"/>
      <w:tabs>
        <w:tab w:val="clear" w:pos="4320"/>
        <w:tab w:val="clear" w:pos="8640"/>
        <w:tab w:val="left" w:pos="4971"/>
        <w:tab w:val="center" w:pos="5310"/>
        <w:tab w:val="right" w:pos="10800"/>
      </w:tabs>
      <w:jc w:val="left"/>
      <w:rPr>
        <w:b/>
        <w:color w:val="C42423" w:themeColor="accent1"/>
        <w:sz w:val="52"/>
        <w:szCs w:val="48"/>
      </w:rPr>
    </w:pPr>
    <w:r>
      <w:rPr>
        <w:b/>
        <w:color w:val="202020" w:themeColor="text1"/>
        <w:sz w:val="36"/>
        <w:szCs w:val="48"/>
      </w:rPr>
      <w:t>RESIDENCY PREFERENCE FOR EMPLOYMENT</w:t>
    </w:r>
    <w:r w:rsidR="0099766F" w:rsidRPr="00354BF4">
      <w:rPr>
        <w:b/>
        <w:color w:val="C42423" w:themeColor="accent1"/>
        <w:sz w:val="36"/>
        <w:szCs w:val="48"/>
      </w:rPr>
      <w:tab/>
    </w:r>
    <w:r w:rsidR="0099766F" w:rsidRPr="00354BF4">
      <w:rPr>
        <w:b/>
        <w:color w:val="C42423" w:themeColor="accent1"/>
        <w:sz w:val="44"/>
        <w:szCs w:val="48"/>
      </w:rPr>
      <w:t>DC</w:t>
    </w:r>
    <w:r>
      <w:rPr>
        <w:b/>
        <w:color w:val="C42423" w:themeColor="accent1"/>
        <w:sz w:val="44"/>
        <w:szCs w:val="48"/>
      </w:rPr>
      <w:t>-</w:t>
    </w:r>
    <w:r w:rsidR="00D35DE8">
      <w:rPr>
        <w:b/>
        <w:color w:val="C42423" w:themeColor="accent1"/>
        <w:sz w:val="44"/>
        <w:szCs w:val="48"/>
      </w:rPr>
      <w:t>FORM 300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BF95F" w14:textId="3337A74D" w:rsidR="008110DC" w:rsidRPr="00416059" w:rsidRDefault="001050AF" w:rsidP="00416059">
    <w:pPr>
      <w:pStyle w:val="Header"/>
      <w:shd w:val="clear" w:color="auto" w:fill="C42423" w:themeFill="accent1"/>
      <w:tabs>
        <w:tab w:val="clear" w:pos="4320"/>
        <w:tab w:val="clear" w:pos="8640"/>
        <w:tab w:val="left" w:pos="4971"/>
        <w:tab w:val="center" w:pos="5310"/>
        <w:tab w:val="right" w:pos="10800"/>
      </w:tabs>
      <w:jc w:val="center"/>
      <w:rPr>
        <w:b/>
        <w:color w:val="FFFFFF" w:themeColor="background1"/>
        <w:sz w:val="24"/>
        <w:szCs w:val="48"/>
      </w:rPr>
    </w:pPr>
    <w:r w:rsidRPr="00D96E83">
      <w:rPr>
        <w:noProof/>
        <w:sz w:val="28"/>
        <w:szCs w:val="28"/>
      </w:rPr>
      <w:drawing>
        <wp:anchor distT="0" distB="0" distL="114300" distR="114300" simplePos="0" relativeHeight="251656704" behindDoc="0" locked="0" layoutInCell="1" allowOverlap="1" wp14:anchorId="01818E37" wp14:editId="75EC7651">
          <wp:simplePos x="0" y="0"/>
          <wp:positionH relativeFrom="margin">
            <wp:posOffset>114300</wp:posOffset>
          </wp:positionH>
          <wp:positionV relativeFrom="margin">
            <wp:posOffset>-686806</wp:posOffset>
          </wp:positionV>
          <wp:extent cx="723900" cy="302614"/>
          <wp:effectExtent l="0" t="0" r="0" b="254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0" name="Picture 1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" cy="3026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110DC" w:rsidRPr="00DB64D3">
      <w:rPr>
        <w:b/>
        <w:bCs/>
        <w:color w:val="FFFFFF" w:themeColor="background1"/>
        <w:sz w:val="40"/>
        <w:szCs w:val="40"/>
      </w:rPr>
      <w:t>DISTRICT OF COLUMBIA GOVERNMENT</w:t>
    </w:r>
  </w:p>
  <w:p w14:paraId="3BAA9C49" w14:textId="6073D14F" w:rsidR="008110DC" w:rsidRDefault="00AF2651" w:rsidP="00135A71">
    <w:pPr>
      <w:pStyle w:val="Header"/>
      <w:tabs>
        <w:tab w:val="clear" w:pos="4320"/>
        <w:tab w:val="clear" w:pos="8640"/>
        <w:tab w:val="right" w:pos="10800"/>
      </w:tabs>
      <w:jc w:val="left"/>
      <w:rPr>
        <w:b/>
        <w:color w:val="C42423" w:themeColor="accent1"/>
        <w:sz w:val="48"/>
        <w:szCs w:val="48"/>
      </w:rPr>
    </w:pPr>
    <w:r w:rsidRPr="00166DE5">
      <w:rPr>
        <w:b/>
        <w:color w:val="202020" w:themeColor="text1"/>
        <w:szCs w:val="48"/>
      </w:rPr>
      <w:t xml:space="preserve">NOTIFICATION AND CERTIFICATION OF </w:t>
    </w:r>
    <w:r w:rsidR="00130106" w:rsidRPr="00166DE5">
      <w:rPr>
        <w:b/>
        <w:color w:val="202020" w:themeColor="text1"/>
        <w:szCs w:val="48"/>
      </w:rPr>
      <w:t>RESIDEN</w:t>
    </w:r>
    <w:r w:rsidR="009E1C3E" w:rsidRPr="00166DE5">
      <w:rPr>
        <w:b/>
        <w:color w:val="202020" w:themeColor="text1"/>
        <w:szCs w:val="48"/>
      </w:rPr>
      <w:t>C</w:t>
    </w:r>
    <w:r w:rsidR="00130106" w:rsidRPr="00166DE5">
      <w:rPr>
        <w:b/>
        <w:color w:val="202020" w:themeColor="text1"/>
        <w:szCs w:val="48"/>
      </w:rPr>
      <w:t>Y PREFERENCE</w:t>
    </w:r>
    <w:r w:rsidRPr="00166DE5">
      <w:rPr>
        <w:b/>
        <w:color w:val="202020" w:themeColor="text1"/>
        <w:szCs w:val="48"/>
      </w:rPr>
      <w:t xml:space="preserve"> FOR EMPLOYMENT</w:t>
    </w:r>
    <w:r w:rsidRPr="00166DE5">
      <w:rPr>
        <w:b/>
        <w:color w:val="202020" w:themeColor="text1"/>
        <w:sz w:val="28"/>
        <w:szCs w:val="48"/>
      </w:rPr>
      <w:t xml:space="preserve"> </w:t>
    </w:r>
    <w:r>
      <w:rPr>
        <w:b/>
        <w:color w:val="C42423" w:themeColor="accent1"/>
        <w:sz w:val="32"/>
        <w:szCs w:val="48"/>
      </w:rPr>
      <w:tab/>
    </w:r>
    <w:r w:rsidRPr="00166DE5">
      <w:rPr>
        <w:b/>
        <w:color w:val="C42423" w:themeColor="accent1"/>
        <w:sz w:val="40"/>
        <w:szCs w:val="48"/>
      </w:rPr>
      <w:t>DC</w:t>
    </w:r>
    <w:r>
      <w:rPr>
        <w:b/>
        <w:color w:val="C42423" w:themeColor="accent1"/>
        <w:sz w:val="32"/>
        <w:szCs w:val="48"/>
      </w:rPr>
      <w:t xml:space="preserve"> </w:t>
    </w:r>
    <w:r>
      <w:rPr>
        <w:b/>
        <w:color w:val="C42423" w:themeColor="accent1"/>
        <w:sz w:val="40"/>
        <w:szCs w:val="48"/>
      </w:rPr>
      <w:t>FORM 300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F9277B"/>
    <w:multiLevelType w:val="hybridMultilevel"/>
    <w:tmpl w:val="B5341D3A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21BF5EAE"/>
    <w:multiLevelType w:val="hybridMultilevel"/>
    <w:tmpl w:val="16C02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61A36"/>
    <w:multiLevelType w:val="hybridMultilevel"/>
    <w:tmpl w:val="5D027C0E"/>
    <w:lvl w:ilvl="0" w:tplc="86EC7660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color w:val="C42423" w:themeColor="accen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7351DED"/>
    <w:multiLevelType w:val="hybridMultilevel"/>
    <w:tmpl w:val="900C90F8"/>
    <w:lvl w:ilvl="0" w:tplc="04090011">
      <w:start w:val="1"/>
      <w:numFmt w:val="decimal"/>
      <w:lvlText w:val="%1)"/>
      <w:lvlJc w:val="left"/>
      <w:pPr>
        <w:ind w:left="693" w:hanging="360"/>
      </w:pPr>
    </w:lvl>
    <w:lvl w:ilvl="1" w:tplc="04090019" w:tentative="1">
      <w:start w:val="1"/>
      <w:numFmt w:val="lowerLetter"/>
      <w:lvlText w:val="%2."/>
      <w:lvlJc w:val="left"/>
      <w:pPr>
        <w:ind w:left="1413" w:hanging="360"/>
      </w:pPr>
    </w:lvl>
    <w:lvl w:ilvl="2" w:tplc="0409001B" w:tentative="1">
      <w:start w:val="1"/>
      <w:numFmt w:val="lowerRoman"/>
      <w:lvlText w:val="%3."/>
      <w:lvlJc w:val="right"/>
      <w:pPr>
        <w:ind w:left="2133" w:hanging="180"/>
      </w:pPr>
    </w:lvl>
    <w:lvl w:ilvl="3" w:tplc="0409000F" w:tentative="1">
      <w:start w:val="1"/>
      <w:numFmt w:val="decimal"/>
      <w:lvlText w:val="%4."/>
      <w:lvlJc w:val="left"/>
      <w:pPr>
        <w:ind w:left="2853" w:hanging="360"/>
      </w:pPr>
    </w:lvl>
    <w:lvl w:ilvl="4" w:tplc="04090019" w:tentative="1">
      <w:start w:val="1"/>
      <w:numFmt w:val="lowerLetter"/>
      <w:lvlText w:val="%5."/>
      <w:lvlJc w:val="left"/>
      <w:pPr>
        <w:ind w:left="3573" w:hanging="360"/>
      </w:pPr>
    </w:lvl>
    <w:lvl w:ilvl="5" w:tplc="0409001B" w:tentative="1">
      <w:start w:val="1"/>
      <w:numFmt w:val="lowerRoman"/>
      <w:lvlText w:val="%6."/>
      <w:lvlJc w:val="right"/>
      <w:pPr>
        <w:ind w:left="4293" w:hanging="180"/>
      </w:pPr>
    </w:lvl>
    <w:lvl w:ilvl="6" w:tplc="0409000F" w:tentative="1">
      <w:start w:val="1"/>
      <w:numFmt w:val="decimal"/>
      <w:lvlText w:val="%7."/>
      <w:lvlJc w:val="left"/>
      <w:pPr>
        <w:ind w:left="5013" w:hanging="360"/>
      </w:pPr>
    </w:lvl>
    <w:lvl w:ilvl="7" w:tplc="04090019" w:tentative="1">
      <w:start w:val="1"/>
      <w:numFmt w:val="lowerLetter"/>
      <w:lvlText w:val="%8."/>
      <w:lvlJc w:val="left"/>
      <w:pPr>
        <w:ind w:left="5733" w:hanging="360"/>
      </w:pPr>
    </w:lvl>
    <w:lvl w:ilvl="8" w:tplc="040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4" w15:restartNumberingAfterBreak="0">
    <w:nsid w:val="41440438"/>
    <w:multiLevelType w:val="hybridMultilevel"/>
    <w:tmpl w:val="FC701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17761A"/>
    <w:multiLevelType w:val="hybridMultilevel"/>
    <w:tmpl w:val="8A0A3588"/>
    <w:lvl w:ilvl="0" w:tplc="C338BD9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25171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2C5"/>
    <w:rsid w:val="00000AE8"/>
    <w:rsid w:val="000042AA"/>
    <w:rsid w:val="0000434A"/>
    <w:rsid w:val="000152FF"/>
    <w:rsid w:val="00015CF0"/>
    <w:rsid w:val="000160BD"/>
    <w:rsid w:val="00027EC4"/>
    <w:rsid w:val="00036CC4"/>
    <w:rsid w:val="000500F3"/>
    <w:rsid w:val="0005174B"/>
    <w:rsid w:val="000611DD"/>
    <w:rsid w:val="0007136F"/>
    <w:rsid w:val="000736B2"/>
    <w:rsid w:val="00073C89"/>
    <w:rsid w:val="00081849"/>
    <w:rsid w:val="00085FA5"/>
    <w:rsid w:val="0009365C"/>
    <w:rsid w:val="00096C07"/>
    <w:rsid w:val="000A0B5A"/>
    <w:rsid w:val="000B0053"/>
    <w:rsid w:val="000B6729"/>
    <w:rsid w:val="000B6887"/>
    <w:rsid w:val="000E0F6E"/>
    <w:rsid w:val="000F23AB"/>
    <w:rsid w:val="000F6DD9"/>
    <w:rsid w:val="001050AF"/>
    <w:rsid w:val="00107478"/>
    <w:rsid w:val="00110394"/>
    <w:rsid w:val="00130106"/>
    <w:rsid w:val="00135A71"/>
    <w:rsid w:val="001412C8"/>
    <w:rsid w:val="001419C9"/>
    <w:rsid w:val="00143FF4"/>
    <w:rsid w:val="00150B53"/>
    <w:rsid w:val="00166DE5"/>
    <w:rsid w:val="00167434"/>
    <w:rsid w:val="001A61BD"/>
    <w:rsid w:val="001C24DD"/>
    <w:rsid w:val="001C4F6F"/>
    <w:rsid w:val="001C5B40"/>
    <w:rsid w:val="001D0F0F"/>
    <w:rsid w:val="001D4FC8"/>
    <w:rsid w:val="001E1D73"/>
    <w:rsid w:val="001E492A"/>
    <w:rsid w:val="001F1688"/>
    <w:rsid w:val="001F61CB"/>
    <w:rsid w:val="001F7AEC"/>
    <w:rsid w:val="002014A7"/>
    <w:rsid w:val="0021455D"/>
    <w:rsid w:val="00214B42"/>
    <w:rsid w:val="00224CCA"/>
    <w:rsid w:val="00225BF2"/>
    <w:rsid w:val="0022730E"/>
    <w:rsid w:val="00240D24"/>
    <w:rsid w:val="00242B60"/>
    <w:rsid w:val="002520DC"/>
    <w:rsid w:val="002538D3"/>
    <w:rsid w:val="00254286"/>
    <w:rsid w:val="00262796"/>
    <w:rsid w:val="0029472D"/>
    <w:rsid w:val="002A50BF"/>
    <w:rsid w:val="002B064A"/>
    <w:rsid w:val="002B30DF"/>
    <w:rsid w:val="002C21DB"/>
    <w:rsid w:val="00300AEE"/>
    <w:rsid w:val="003023C4"/>
    <w:rsid w:val="003052E6"/>
    <w:rsid w:val="00327A0C"/>
    <w:rsid w:val="00327A2D"/>
    <w:rsid w:val="003334DF"/>
    <w:rsid w:val="00340FC7"/>
    <w:rsid w:val="003444B9"/>
    <w:rsid w:val="00344564"/>
    <w:rsid w:val="00354BF4"/>
    <w:rsid w:val="0037348C"/>
    <w:rsid w:val="0037467A"/>
    <w:rsid w:val="00374EB7"/>
    <w:rsid w:val="003754EB"/>
    <w:rsid w:val="003755B5"/>
    <w:rsid w:val="00392AF4"/>
    <w:rsid w:val="003973FE"/>
    <w:rsid w:val="003A54F0"/>
    <w:rsid w:val="003A5D9B"/>
    <w:rsid w:val="003C393C"/>
    <w:rsid w:val="003F2713"/>
    <w:rsid w:val="003F3E69"/>
    <w:rsid w:val="00412CA3"/>
    <w:rsid w:val="00414FF5"/>
    <w:rsid w:val="00416059"/>
    <w:rsid w:val="00416778"/>
    <w:rsid w:val="00424875"/>
    <w:rsid w:val="00435EAE"/>
    <w:rsid w:val="004421F6"/>
    <w:rsid w:val="00460F7B"/>
    <w:rsid w:val="0049244B"/>
    <w:rsid w:val="004A2A67"/>
    <w:rsid w:val="004A457C"/>
    <w:rsid w:val="004D1512"/>
    <w:rsid w:val="004D1543"/>
    <w:rsid w:val="004D202C"/>
    <w:rsid w:val="004F5C4A"/>
    <w:rsid w:val="00502F7A"/>
    <w:rsid w:val="00521240"/>
    <w:rsid w:val="00527CAB"/>
    <w:rsid w:val="00532B46"/>
    <w:rsid w:val="00534007"/>
    <w:rsid w:val="00544472"/>
    <w:rsid w:val="0054453F"/>
    <w:rsid w:val="00547577"/>
    <w:rsid w:val="00554A1F"/>
    <w:rsid w:val="005667F8"/>
    <w:rsid w:val="005668EB"/>
    <w:rsid w:val="00567196"/>
    <w:rsid w:val="005A0037"/>
    <w:rsid w:val="005A25B1"/>
    <w:rsid w:val="005A6DD9"/>
    <w:rsid w:val="005B5EFF"/>
    <w:rsid w:val="005C6C25"/>
    <w:rsid w:val="005E0025"/>
    <w:rsid w:val="005E3136"/>
    <w:rsid w:val="0061577E"/>
    <w:rsid w:val="00621B73"/>
    <w:rsid w:val="00621C26"/>
    <w:rsid w:val="0062650C"/>
    <w:rsid w:val="0063375F"/>
    <w:rsid w:val="0064044D"/>
    <w:rsid w:val="0064524A"/>
    <w:rsid w:val="0067306C"/>
    <w:rsid w:val="0068208B"/>
    <w:rsid w:val="006820A1"/>
    <w:rsid w:val="006A1D3B"/>
    <w:rsid w:val="006B414D"/>
    <w:rsid w:val="006D05F3"/>
    <w:rsid w:val="006D2360"/>
    <w:rsid w:val="006E1982"/>
    <w:rsid w:val="007049BF"/>
    <w:rsid w:val="00717FA6"/>
    <w:rsid w:val="007242C5"/>
    <w:rsid w:val="00746481"/>
    <w:rsid w:val="00751B59"/>
    <w:rsid w:val="0075236F"/>
    <w:rsid w:val="007639A9"/>
    <w:rsid w:val="007656EE"/>
    <w:rsid w:val="00767660"/>
    <w:rsid w:val="00774646"/>
    <w:rsid w:val="007A6618"/>
    <w:rsid w:val="007A7CEC"/>
    <w:rsid w:val="007B10F9"/>
    <w:rsid w:val="007C3C2E"/>
    <w:rsid w:val="007F1207"/>
    <w:rsid w:val="007F1264"/>
    <w:rsid w:val="00806AB9"/>
    <w:rsid w:val="008110DC"/>
    <w:rsid w:val="00817DC8"/>
    <w:rsid w:val="0082047E"/>
    <w:rsid w:val="00826952"/>
    <w:rsid w:val="008401D4"/>
    <w:rsid w:val="00850034"/>
    <w:rsid w:val="0085133E"/>
    <w:rsid w:val="0085297C"/>
    <w:rsid w:val="0085493C"/>
    <w:rsid w:val="008610E3"/>
    <w:rsid w:val="008703FF"/>
    <w:rsid w:val="0087527B"/>
    <w:rsid w:val="00875E3B"/>
    <w:rsid w:val="00886B52"/>
    <w:rsid w:val="008C311F"/>
    <w:rsid w:val="008C70DD"/>
    <w:rsid w:val="008E57CA"/>
    <w:rsid w:val="00905DD8"/>
    <w:rsid w:val="00912186"/>
    <w:rsid w:val="00915910"/>
    <w:rsid w:val="00920368"/>
    <w:rsid w:val="00920F81"/>
    <w:rsid w:val="009212DB"/>
    <w:rsid w:val="009250FD"/>
    <w:rsid w:val="00935219"/>
    <w:rsid w:val="009364E6"/>
    <w:rsid w:val="00937314"/>
    <w:rsid w:val="00937D0F"/>
    <w:rsid w:val="00950F24"/>
    <w:rsid w:val="009544DC"/>
    <w:rsid w:val="009609F1"/>
    <w:rsid w:val="00960AC1"/>
    <w:rsid w:val="00961DCA"/>
    <w:rsid w:val="00963DA3"/>
    <w:rsid w:val="00964016"/>
    <w:rsid w:val="00971C99"/>
    <w:rsid w:val="009766BF"/>
    <w:rsid w:val="0099766F"/>
    <w:rsid w:val="009A02BE"/>
    <w:rsid w:val="009A1E06"/>
    <w:rsid w:val="009A2630"/>
    <w:rsid w:val="009C3B22"/>
    <w:rsid w:val="009C6603"/>
    <w:rsid w:val="009D1ED1"/>
    <w:rsid w:val="009E1C3E"/>
    <w:rsid w:val="009E4350"/>
    <w:rsid w:val="009E62CF"/>
    <w:rsid w:val="009E63FE"/>
    <w:rsid w:val="00A01D62"/>
    <w:rsid w:val="00A23B62"/>
    <w:rsid w:val="00A30765"/>
    <w:rsid w:val="00A40677"/>
    <w:rsid w:val="00A40B99"/>
    <w:rsid w:val="00A54481"/>
    <w:rsid w:val="00A662AD"/>
    <w:rsid w:val="00A7209B"/>
    <w:rsid w:val="00A8357C"/>
    <w:rsid w:val="00A8637A"/>
    <w:rsid w:val="00A9167A"/>
    <w:rsid w:val="00AA190A"/>
    <w:rsid w:val="00AA2A01"/>
    <w:rsid w:val="00AA59B7"/>
    <w:rsid w:val="00AA6336"/>
    <w:rsid w:val="00AA6BD8"/>
    <w:rsid w:val="00AB00BB"/>
    <w:rsid w:val="00AB4793"/>
    <w:rsid w:val="00AD2014"/>
    <w:rsid w:val="00AD6830"/>
    <w:rsid w:val="00AF2651"/>
    <w:rsid w:val="00AF432B"/>
    <w:rsid w:val="00B26C01"/>
    <w:rsid w:val="00B35449"/>
    <w:rsid w:val="00B40A59"/>
    <w:rsid w:val="00B427C9"/>
    <w:rsid w:val="00B4599D"/>
    <w:rsid w:val="00B57A30"/>
    <w:rsid w:val="00B61667"/>
    <w:rsid w:val="00B63379"/>
    <w:rsid w:val="00B72768"/>
    <w:rsid w:val="00B82209"/>
    <w:rsid w:val="00B87BFC"/>
    <w:rsid w:val="00B90D4A"/>
    <w:rsid w:val="00B93840"/>
    <w:rsid w:val="00B93D51"/>
    <w:rsid w:val="00B94BA6"/>
    <w:rsid w:val="00B94F46"/>
    <w:rsid w:val="00BA69F2"/>
    <w:rsid w:val="00BA7B27"/>
    <w:rsid w:val="00BB49B2"/>
    <w:rsid w:val="00BD3D8F"/>
    <w:rsid w:val="00C00BCB"/>
    <w:rsid w:val="00C02AF1"/>
    <w:rsid w:val="00C0603C"/>
    <w:rsid w:val="00C16B2D"/>
    <w:rsid w:val="00C234CF"/>
    <w:rsid w:val="00C2709C"/>
    <w:rsid w:val="00C309EA"/>
    <w:rsid w:val="00C315B6"/>
    <w:rsid w:val="00C50232"/>
    <w:rsid w:val="00C6318A"/>
    <w:rsid w:val="00C76E87"/>
    <w:rsid w:val="00C82B02"/>
    <w:rsid w:val="00C84A6F"/>
    <w:rsid w:val="00CA38DC"/>
    <w:rsid w:val="00CA432A"/>
    <w:rsid w:val="00CA4BE8"/>
    <w:rsid w:val="00CA4CFA"/>
    <w:rsid w:val="00CA5645"/>
    <w:rsid w:val="00CB3B81"/>
    <w:rsid w:val="00CB5E88"/>
    <w:rsid w:val="00CC5896"/>
    <w:rsid w:val="00CD5102"/>
    <w:rsid w:val="00D018F9"/>
    <w:rsid w:val="00D06A62"/>
    <w:rsid w:val="00D13250"/>
    <w:rsid w:val="00D1702D"/>
    <w:rsid w:val="00D2338D"/>
    <w:rsid w:val="00D254DC"/>
    <w:rsid w:val="00D26880"/>
    <w:rsid w:val="00D3077D"/>
    <w:rsid w:val="00D35DE8"/>
    <w:rsid w:val="00D465B0"/>
    <w:rsid w:val="00D505B0"/>
    <w:rsid w:val="00D545C8"/>
    <w:rsid w:val="00D701B4"/>
    <w:rsid w:val="00D7423B"/>
    <w:rsid w:val="00D75442"/>
    <w:rsid w:val="00D75588"/>
    <w:rsid w:val="00D75EC0"/>
    <w:rsid w:val="00D7773F"/>
    <w:rsid w:val="00D77D39"/>
    <w:rsid w:val="00D86EDD"/>
    <w:rsid w:val="00D90B59"/>
    <w:rsid w:val="00D93955"/>
    <w:rsid w:val="00D94BF9"/>
    <w:rsid w:val="00D969D7"/>
    <w:rsid w:val="00DA65C7"/>
    <w:rsid w:val="00DA7E2B"/>
    <w:rsid w:val="00DB1757"/>
    <w:rsid w:val="00DB64D3"/>
    <w:rsid w:val="00DC1CAF"/>
    <w:rsid w:val="00DE2E17"/>
    <w:rsid w:val="00DF0700"/>
    <w:rsid w:val="00DF75CE"/>
    <w:rsid w:val="00E15418"/>
    <w:rsid w:val="00E1578D"/>
    <w:rsid w:val="00E3744F"/>
    <w:rsid w:val="00E374BE"/>
    <w:rsid w:val="00E402DA"/>
    <w:rsid w:val="00E52F65"/>
    <w:rsid w:val="00E533F7"/>
    <w:rsid w:val="00E53496"/>
    <w:rsid w:val="00E54E90"/>
    <w:rsid w:val="00E55B56"/>
    <w:rsid w:val="00E601FD"/>
    <w:rsid w:val="00E74A79"/>
    <w:rsid w:val="00E75CB7"/>
    <w:rsid w:val="00E76812"/>
    <w:rsid w:val="00EC0658"/>
    <w:rsid w:val="00EC6F76"/>
    <w:rsid w:val="00ED760E"/>
    <w:rsid w:val="00EF657F"/>
    <w:rsid w:val="00EF65D5"/>
    <w:rsid w:val="00EF7A83"/>
    <w:rsid w:val="00EF7D49"/>
    <w:rsid w:val="00F01A34"/>
    <w:rsid w:val="00F03664"/>
    <w:rsid w:val="00F3151B"/>
    <w:rsid w:val="00F4037D"/>
    <w:rsid w:val="00F4144A"/>
    <w:rsid w:val="00F5407C"/>
    <w:rsid w:val="00F66CBC"/>
    <w:rsid w:val="00F71C58"/>
    <w:rsid w:val="00F95853"/>
    <w:rsid w:val="00FE6B1F"/>
    <w:rsid w:val="00FF0E6B"/>
    <w:rsid w:val="3206D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5D745B"/>
  <w15:docId w15:val="{07266575-647E-4892-AE4E-F51F9988C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3250"/>
    <w:pPr>
      <w:spacing w:line="276" w:lineRule="auto"/>
      <w:jc w:val="both"/>
    </w:pPr>
    <w:rPr>
      <w:rFonts w:ascii="Century Gothic" w:hAnsi="Century Gothic"/>
    </w:rPr>
  </w:style>
  <w:style w:type="paragraph" w:styleId="Heading1">
    <w:name w:val="heading 1"/>
    <w:basedOn w:val="Normal"/>
    <w:next w:val="Normal"/>
    <w:qFormat/>
    <w:rsid w:val="00DC1CAF"/>
    <w:pPr>
      <w:keepNext/>
      <w:spacing w:line="23" w:lineRule="atLeast"/>
      <w:outlineLvl w:val="0"/>
    </w:pPr>
    <w:rPr>
      <w:b/>
      <w:color w:val="002B39" w:themeColor="accent2"/>
      <w:sz w:val="24"/>
      <w:szCs w:val="26"/>
    </w:rPr>
  </w:style>
  <w:style w:type="paragraph" w:styleId="Heading2">
    <w:name w:val="heading 2"/>
    <w:basedOn w:val="Normal"/>
    <w:next w:val="Normal"/>
    <w:qFormat/>
    <w:rsid w:val="00DC1CAF"/>
    <w:pPr>
      <w:keepNext/>
      <w:outlineLvl w:val="1"/>
    </w:pPr>
    <w:rPr>
      <w:color w:val="002B39" w:themeColor="accent2"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D7423B"/>
    <w:pPr>
      <w:tabs>
        <w:tab w:val="left" w:pos="14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2338D"/>
    <w:rPr>
      <w:rFonts w:ascii="Tahoma" w:hAnsi="Tahoma" w:cs="Tahoma"/>
      <w:sz w:val="16"/>
      <w:szCs w:val="16"/>
    </w:rPr>
  </w:style>
  <w:style w:type="character" w:customStyle="1" w:styleId="pslongeditbox1">
    <w:name w:val="pslongeditbox1"/>
    <w:rsid w:val="007A6618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pslongeditbox">
    <w:name w:val="pslongeditbox"/>
    <w:basedOn w:val="DefaultParagraphFont"/>
    <w:rsid w:val="000B6729"/>
  </w:style>
  <w:style w:type="character" w:styleId="Hyperlink">
    <w:name w:val="Hyperlink"/>
    <w:rsid w:val="00AD2014"/>
    <w:rPr>
      <w:color w:val="0000FF"/>
      <w:u w:val="single"/>
    </w:rPr>
  </w:style>
  <w:style w:type="paragraph" w:styleId="NoSpacing">
    <w:name w:val="No Spacing"/>
    <w:uiPriority w:val="1"/>
    <w:qFormat/>
    <w:rsid w:val="002A50BF"/>
    <w:rPr>
      <w:rFonts w:ascii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826952"/>
  </w:style>
  <w:style w:type="character" w:styleId="PlaceholderText">
    <w:name w:val="Placeholder Text"/>
    <w:basedOn w:val="DefaultParagraphFont"/>
    <w:uiPriority w:val="99"/>
    <w:semiHidden/>
    <w:rsid w:val="00EF7A83"/>
    <w:rPr>
      <w:color w:val="808080"/>
    </w:rPr>
  </w:style>
  <w:style w:type="table" w:styleId="TableGrid">
    <w:name w:val="Table Grid"/>
    <w:basedOn w:val="TableNormal"/>
    <w:rsid w:val="00EF7A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D7423B"/>
    <w:pPr>
      <w:spacing w:after="240"/>
    </w:pPr>
    <w:rPr>
      <w:rFonts w:eastAsiaTheme="majorEastAsia" w:cstheme="majorBidi"/>
      <w:b/>
      <w:caps/>
      <w:color w:val="FFFFFF" w:themeColor="background1"/>
      <w:sz w:val="44"/>
      <w:szCs w:val="32"/>
      <w:shd w:val="clear" w:color="auto" w:fill="C42423" w:themeFill="accent1"/>
    </w:rPr>
  </w:style>
  <w:style w:type="character" w:customStyle="1" w:styleId="TitleChar">
    <w:name w:val="Title Char"/>
    <w:basedOn w:val="DefaultParagraphFont"/>
    <w:link w:val="Title"/>
    <w:rsid w:val="00D7423B"/>
    <w:rPr>
      <w:rFonts w:ascii="Century Gothic" w:eastAsiaTheme="majorEastAsia" w:hAnsi="Century Gothic" w:cstheme="majorBidi"/>
      <w:b/>
      <w:caps/>
      <w:color w:val="FFFFFF" w:themeColor="background1"/>
      <w:sz w:val="44"/>
      <w:szCs w:val="32"/>
    </w:rPr>
  </w:style>
  <w:style w:type="paragraph" w:styleId="Subtitle">
    <w:name w:val="Subtitle"/>
    <w:basedOn w:val="Normal"/>
    <w:next w:val="Normal"/>
    <w:link w:val="SubtitleChar"/>
    <w:qFormat/>
    <w:rsid w:val="00D7423B"/>
    <w:pPr>
      <w:spacing w:after="240"/>
    </w:pPr>
    <w:rPr>
      <w:rFonts w:eastAsiaTheme="majorEastAsia" w:cstheme="majorBidi"/>
      <w:b/>
      <w:color w:val="002B39" w:themeColor="accent2"/>
      <w:sz w:val="28"/>
      <w:szCs w:val="26"/>
    </w:rPr>
  </w:style>
  <w:style w:type="character" w:customStyle="1" w:styleId="SubtitleChar">
    <w:name w:val="Subtitle Char"/>
    <w:basedOn w:val="DefaultParagraphFont"/>
    <w:link w:val="Subtitle"/>
    <w:rsid w:val="00D7423B"/>
    <w:rPr>
      <w:rFonts w:ascii="Century Gothic" w:eastAsiaTheme="majorEastAsia" w:hAnsi="Century Gothic" w:cstheme="majorBidi"/>
      <w:b/>
      <w:color w:val="002B39" w:themeColor="accent2"/>
      <w:sz w:val="28"/>
      <w:szCs w:val="26"/>
    </w:rPr>
  </w:style>
  <w:style w:type="paragraph" w:styleId="ListParagraph">
    <w:name w:val="List Paragraph"/>
    <w:basedOn w:val="Normal"/>
    <w:uiPriority w:val="34"/>
    <w:qFormat/>
    <w:rsid w:val="00DC1CAF"/>
    <w:pPr>
      <w:numPr>
        <w:numId w:val="2"/>
      </w:numPr>
      <w:spacing w:after="120"/>
      <w:contextualSpacing/>
    </w:pPr>
    <w:rPr>
      <w:rFonts w:cstheme="minorHAnsi"/>
      <w:szCs w:val="22"/>
    </w:rPr>
  </w:style>
  <w:style w:type="character" w:customStyle="1" w:styleId="Style1">
    <w:name w:val="Style1"/>
    <w:basedOn w:val="DefaultParagraphFont"/>
    <w:uiPriority w:val="1"/>
    <w:rsid w:val="00C76E87"/>
    <w:rPr>
      <w:rFonts w:ascii="Century Gothic" w:hAnsi="Century Gothic"/>
      <w:b/>
      <w:i w:val="0"/>
      <w:sz w:val="24"/>
    </w:rPr>
  </w:style>
  <w:style w:type="character" w:customStyle="1" w:styleId="Style2">
    <w:name w:val="Style2"/>
    <w:basedOn w:val="DefaultParagraphFont"/>
    <w:uiPriority w:val="1"/>
    <w:rsid w:val="00C76E87"/>
    <w:rPr>
      <w:rFonts w:ascii="Century Gothic" w:hAnsi="Century Gothic"/>
      <w:b/>
      <w:color w:val="C42423" w:themeColor="accent1"/>
      <w:sz w:val="22"/>
    </w:rPr>
  </w:style>
  <w:style w:type="character" w:styleId="CommentReference">
    <w:name w:val="annotation reference"/>
    <w:basedOn w:val="DefaultParagraphFont"/>
    <w:semiHidden/>
    <w:unhideWhenUsed/>
    <w:rsid w:val="00EF7D4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7D49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EF7D49"/>
    <w:rPr>
      <w:rFonts w:ascii="Century Gothic" w:hAnsi="Century Gothic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7D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7D49"/>
    <w:rPr>
      <w:rFonts w:ascii="Century Gothic" w:hAnsi="Century Gothic"/>
      <w:b/>
      <w:bCs/>
    </w:rPr>
  </w:style>
  <w:style w:type="paragraph" w:styleId="Revision">
    <w:name w:val="Revision"/>
    <w:hidden/>
    <w:uiPriority w:val="99"/>
    <w:semiHidden/>
    <w:rsid w:val="00BB49B2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7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Agency%20Templates\DCHR%20(Agency%20Templates)\DCHR-Mem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4AD304993AD4F39995E446D8D264D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BAA5F6-611F-429B-9ACF-3D951F977E4A}"/>
      </w:docPartPr>
      <w:docPartBody>
        <w:p w:rsidR="00F17FCA" w:rsidRDefault="005A43BC" w:rsidP="005A43BC">
          <w:pPr>
            <w:pStyle w:val="64AD304993AD4F39995E446D8D264DBB7"/>
          </w:pPr>
          <w:r w:rsidRPr="00EF7D49">
            <w:rPr>
              <w:rStyle w:val="PlaceholderText"/>
              <w:rFonts w:asciiTheme="minorHAnsi" w:hAnsiTheme="minorHAnsi" w:cstheme="minorHAnsi"/>
              <w:sz w:val="22"/>
              <w:szCs w:val="22"/>
              <w:shd w:val="clear" w:color="auto" w:fill="FFFFFF" w:themeFill="background1"/>
            </w:rPr>
            <w:t>Last name.</w:t>
          </w:r>
        </w:p>
      </w:docPartBody>
    </w:docPart>
    <w:docPart>
      <w:docPartPr>
        <w:name w:val="F172D4683D9948BAB0A275968B0CE7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F9A635-56BF-4178-9617-23889E0AA744}"/>
      </w:docPartPr>
      <w:docPartBody>
        <w:p w:rsidR="00F17FCA" w:rsidRDefault="005A43BC" w:rsidP="005A43BC">
          <w:pPr>
            <w:pStyle w:val="F172D4683D9948BAB0A275968B0CE7A67"/>
          </w:pPr>
          <w:r w:rsidRPr="00EF7D49">
            <w:rPr>
              <w:rStyle w:val="PlaceholderText"/>
              <w:rFonts w:asciiTheme="minorHAnsi" w:hAnsiTheme="minorHAnsi" w:cstheme="minorHAnsi"/>
              <w:sz w:val="22"/>
              <w:szCs w:val="22"/>
              <w:shd w:val="clear" w:color="auto" w:fill="FFFFFF" w:themeFill="background1"/>
            </w:rPr>
            <w:t>First Name.</w:t>
          </w:r>
        </w:p>
      </w:docPartBody>
    </w:docPart>
    <w:docPart>
      <w:docPartPr>
        <w:name w:val="A90CFCF9FFD04BE9804DD67ECC7F69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0DE80A-9638-49DA-8B74-6ACE0EAD156C}"/>
      </w:docPartPr>
      <w:docPartBody>
        <w:p w:rsidR="00F17FCA" w:rsidRDefault="005A43BC" w:rsidP="005A43BC">
          <w:pPr>
            <w:pStyle w:val="A90CFCF9FFD04BE9804DD67ECC7F694C7"/>
          </w:pPr>
          <w:r w:rsidRPr="00EF7D49">
            <w:rPr>
              <w:rStyle w:val="PlaceholderText"/>
              <w:rFonts w:asciiTheme="minorHAnsi" w:hAnsiTheme="minorHAnsi" w:cstheme="minorHAnsi"/>
              <w:sz w:val="22"/>
              <w:szCs w:val="22"/>
              <w:shd w:val="clear" w:color="auto" w:fill="FFFFFF" w:themeFill="background1"/>
            </w:rPr>
            <w:t>Middle Initial.</w:t>
          </w:r>
        </w:p>
      </w:docPartBody>
    </w:docPart>
    <w:docPart>
      <w:docPartPr>
        <w:name w:val="EEEEEB715AAF4F2D80CD524FBF15A9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232A3-A3CE-4140-AE74-36FF716865A5}"/>
      </w:docPartPr>
      <w:docPartBody>
        <w:p w:rsidR="00212DC8" w:rsidRDefault="005A43BC" w:rsidP="005A43BC">
          <w:pPr>
            <w:pStyle w:val="EEEEEB715AAF4F2D80CD524FBF15A9A02"/>
          </w:pPr>
          <w:r w:rsidRPr="00EF7D49">
            <w:rPr>
              <w:rStyle w:val="PlaceholderText"/>
              <w:rFonts w:asciiTheme="minorHAnsi" w:hAnsiTheme="minorHAnsi" w:cstheme="minorHAnsi"/>
              <w:sz w:val="22"/>
              <w:szCs w:val="22"/>
              <w:shd w:val="clear" w:color="auto" w:fill="FFFFFF" w:themeFill="background1"/>
            </w:rPr>
            <w:t xml:space="preserve"> Position Name.</w:t>
          </w:r>
        </w:p>
      </w:docPartBody>
    </w:docPart>
    <w:docPart>
      <w:docPartPr>
        <w:name w:val="369BF50BAF704124BB5BB6329E84FB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3BD3C4-0B32-48E1-91EF-0A7335EF0D59}"/>
      </w:docPartPr>
      <w:docPartBody>
        <w:p w:rsidR="00212DC8" w:rsidRDefault="005A43BC" w:rsidP="005A43BC">
          <w:pPr>
            <w:pStyle w:val="369BF50BAF704124BB5BB6329E84FB2A2"/>
          </w:pPr>
          <w:r>
            <w:rPr>
              <w:rStyle w:val="PlaceholderText"/>
              <w:rFonts w:asciiTheme="minorHAnsi" w:hAnsiTheme="minorHAnsi" w:cstheme="minorHAnsi"/>
              <w:sz w:val="22"/>
              <w:szCs w:val="22"/>
              <w:shd w:val="clear" w:color="auto" w:fill="FFFFFF" w:themeFill="background1"/>
            </w:rPr>
            <w:t>####</w:t>
          </w:r>
        </w:p>
      </w:docPartBody>
    </w:docPart>
    <w:docPart>
      <w:docPartPr>
        <w:name w:val="DB86D9821DE04327B7F4628DA52768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CA5021-8D7E-4BC0-9AB4-949A95F5171D}"/>
      </w:docPartPr>
      <w:docPartBody>
        <w:p w:rsidR="00212DC8" w:rsidRDefault="005A43BC" w:rsidP="005A43BC">
          <w:pPr>
            <w:pStyle w:val="DB86D9821DE04327B7F4628DA52768832"/>
          </w:pPr>
          <w:r w:rsidRPr="00EF7D49">
            <w:rPr>
              <w:rStyle w:val="PlaceholderText"/>
              <w:rFonts w:asciiTheme="minorHAnsi" w:hAnsiTheme="minorHAnsi" w:cstheme="minorHAnsi"/>
              <w:sz w:val="22"/>
              <w:szCs w:val="22"/>
              <w:shd w:val="clear" w:color="auto" w:fill="FFFFFF" w:themeFill="background1"/>
            </w:rPr>
            <w:t>Job Requisition #</w:t>
          </w:r>
        </w:p>
      </w:docPartBody>
    </w:docPart>
    <w:docPart>
      <w:docPartPr>
        <w:name w:val="801BBA49D151423E99EFD9A4D6CC6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0762E7-AEB6-4586-AD3F-95A642FCB25C}"/>
      </w:docPartPr>
      <w:docPartBody>
        <w:p w:rsidR="00B70DBD" w:rsidRDefault="00C27F16" w:rsidP="00C27F16">
          <w:pPr>
            <w:pStyle w:val="801BBA49D151423E99EFD9A4D6CC631D"/>
          </w:pPr>
          <w:r w:rsidRPr="00EF7D49">
            <w:rPr>
              <w:rStyle w:val="PlaceholderText"/>
              <w:szCs w:val="18"/>
              <w:shd w:val="clear" w:color="auto" w:fill="FFFFFF" w:themeFill="background1"/>
            </w:rPr>
            <w:t xml:space="preserve"> Street address</w:t>
          </w:r>
        </w:p>
      </w:docPartBody>
    </w:docPart>
    <w:docPart>
      <w:docPartPr>
        <w:name w:val="FB18CE42A5AE4E9888D30F479BADEB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EAA0EC-0F39-4CB0-94FC-36210512E386}"/>
      </w:docPartPr>
      <w:docPartBody>
        <w:p w:rsidR="00B70DBD" w:rsidRDefault="00C27F16" w:rsidP="00C27F16">
          <w:pPr>
            <w:pStyle w:val="FB18CE42A5AE4E9888D30F479BADEB00"/>
          </w:pPr>
          <w:r w:rsidRPr="00EF7D49">
            <w:rPr>
              <w:rStyle w:val="PlaceholderText"/>
              <w:szCs w:val="18"/>
              <w:shd w:val="clear" w:color="auto" w:fill="FFFFFF" w:themeFill="background1"/>
            </w:rPr>
            <w:t>Zip Code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B76E15"/>
    <w:multiLevelType w:val="multilevel"/>
    <w:tmpl w:val="B45CA150"/>
    <w:lvl w:ilvl="0">
      <w:start w:val="1"/>
      <w:numFmt w:val="decimal"/>
      <w:pStyle w:val="3D869E1059484059B5ABD048E9C96B49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D27"/>
    <w:rsid w:val="00035582"/>
    <w:rsid w:val="0010718F"/>
    <w:rsid w:val="00140C6C"/>
    <w:rsid w:val="00212DC8"/>
    <w:rsid w:val="00242970"/>
    <w:rsid w:val="002A211A"/>
    <w:rsid w:val="004528BE"/>
    <w:rsid w:val="004C2099"/>
    <w:rsid w:val="005A43BC"/>
    <w:rsid w:val="008E13A4"/>
    <w:rsid w:val="00B4708C"/>
    <w:rsid w:val="00B70DBD"/>
    <w:rsid w:val="00BB1179"/>
    <w:rsid w:val="00BE0D27"/>
    <w:rsid w:val="00C27F16"/>
    <w:rsid w:val="00C5487C"/>
    <w:rsid w:val="00E81CC6"/>
    <w:rsid w:val="00F1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27F16"/>
    <w:rPr>
      <w:color w:val="808080"/>
    </w:rPr>
  </w:style>
  <w:style w:type="paragraph" w:customStyle="1" w:styleId="11D156A33F3C42D7AC6CE08031DEAAE3">
    <w:name w:val="11D156A33F3C42D7AC6CE08031DEAAE3"/>
  </w:style>
  <w:style w:type="paragraph" w:customStyle="1" w:styleId="209444F4414846CDB33219D169FE2520">
    <w:name w:val="209444F4414846CDB33219D169FE2520"/>
  </w:style>
  <w:style w:type="paragraph" w:customStyle="1" w:styleId="35C4EA7DE3DE4E3BB10A94A400AA9DD2">
    <w:name w:val="35C4EA7DE3DE4E3BB10A94A400AA9DD2"/>
  </w:style>
  <w:style w:type="paragraph" w:customStyle="1" w:styleId="CAA5B86AAAD94694B494C2521F3F7303">
    <w:name w:val="CAA5B86AAAD94694B494C2521F3F7303"/>
  </w:style>
  <w:style w:type="paragraph" w:customStyle="1" w:styleId="BB074C2A75074D96B74E1D51A69C572C">
    <w:name w:val="BB074C2A75074D96B74E1D51A69C572C"/>
  </w:style>
  <w:style w:type="paragraph" w:customStyle="1" w:styleId="9516315902794ABFB65B035910F3B139">
    <w:name w:val="9516315902794ABFB65B035910F3B13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516315902794ABFB65B035910F3B1391">
    <w:name w:val="9516315902794ABFB65B035910F3B139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8F2274D2D074A7F8E0BE5EF45309FE0">
    <w:name w:val="E8F2274D2D074A7F8E0BE5EF45309FE0"/>
    <w:rsid w:val="00BE0D27"/>
  </w:style>
  <w:style w:type="paragraph" w:customStyle="1" w:styleId="BC6F35A6072A4751A578CC3225A379CD">
    <w:name w:val="BC6F35A6072A4751A578CC3225A379CD"/>
    <w:rsid w:val="00BE0D27"/>
  </w:style>
  <w:style w:type="paragraph" w:customStyle="1" w:styleId="E4D9866CD4914F3FB343C6FF033C7408">
    <w:name w:val="E4D9866CD4914F3FB343C6FF033C7408"/>
    <w:rsid w:val="00BE0D27"/>
  </w:style>
  <w:style w:type="paragraph" w:customStyle="1" w:styleId="CE97BE7118474F24993077E10891D113">
    <w:name w:val="CE97BE7118474F24993077E10891D113"/>
    <w:rsid w:val="00BE0D27"/>
  </w:style>
  <w:style w:type="paragraph" w:customStyle="1" w:styleId="8F96856B7EEC4AA488592CE1990E53D2">
    <w:name w:val="8F96856B7EEC4AA488592CE1990E53D2"/>
    <w:rsid w:val="00BE0D27"/>
  </w:style>
  <w:style w:type="paragraph" w:customStyle="1" w:styleId="7326CBCB21954277A0B883FC31E35376">
    <w:name w:val="7326CBCB21954277A0B883FC31E35376"/>
    <w:rsid w:val="00BE0D27"/>
  </w:style>
  <w:style w:type="paragraph" w:customStyle="1" w:styleId="9EF35874C7EB47D1BDF4B6701EAA30DE">
    <w:name w:val="9EF35874C7EB47D1BDF4B6701EAA30DE"/>
    <w:rsid w:val="00BE0D27"/>
  </w:style>
  <w:style w:type="paragraph" w:customStyle="1" w:styleId="CDAD748036574F7686B09FB27542054E">
    <w:name w:val="CDAD748036574F7686B09FB27542054E"/>
    <w:rsid w:val="00BE0D27"/>
  </w:style>
  <w:style w:type="paragraph" w:customStyle="1" w:styleId="AA367D6CC8B048B5A0391AD661566665">
    <w:name w:val="AA367D6CC8B048B5A0391AD661566665"/>
    <w:rsid w:val="00BE0D27"/>
  </w:style>
  <w:style w:type="paragraph" w:customStyle="1" w:styleId="202AFBBB71474FA4A3E3E37A1CF6A9FF">
    <w:name w:val="202AFBBB71474FA4A3E3E37A1CF6A9FF"/>
    <w:rsid w:val="00BE0D27"/>
  </w:style>
  <w:style w:type="paragraph" w:customStyle="1" w:styleId="ED0B0AD4D71548E5A85849978C425339">
    <w:name w:val="ED0B0AD4D71548E5A85849978C425339"/>
    <w:rsid w:val="00BE0D27"/>
  </w:style>
  <w:style w:type="paragraph" w:customStyle="1" w:styleId="7955E0DA26034D13AE212BB91DAB508E">
    <w:name w:val="7955E0DA26034D13AE212BB91DAB508E"/>
    <w:rsid w:val="00BE0D27"/>
  </w:style>
  <w:style w:type="paragraph" w:customStyle="1" w:styleId="554C96F8CBAA45F7AB88B0B47508186C">
    <w:name w:val="554C96F8CBAA45F7AB88B0B47508186C"/>
    <w:rsid w:val="00BE0D27"/>
  </w:style>
  <w:style w:type="paragraph" w:customStyle="1" w:styleId="71533252D21746158782976C5D4C8EF6">
    <w:name w:val="71533252D21746158782976C5D4C8EF6"/>
    <w:rsid w:val="00BE0D27"/>
  </w:style>
  <w:style w:type="paragraph" w:customStyle="1" w:styleId="582562FB5295441EABFE1E9B56FACA16">
    <w:name w:val="582562FB5295441EABFE1E9B56FACA16"/>
    <w:rsid w:val="00BE0D27"/>
  </w:style>
  <w:style w:type="paragraph" w:customStyle="1" w:styleId="67F6BD350BEA43099EF5247C021C93C6">
    <w:name w:val="67F6BD350BEA43099EF5247C021C93C6"/>
    <w:rsid w:val="00BE0D27"/>
  </w:style>
  <w:style w:type="paragraph" w:customStyle="1" w:styleId="212B0F4C7AF041E79C9A686595C16A5A">
    <w:name w:val="212B0F4C7AF041E79C9A686595C16A5A"/>
    <w:rsid w:val="00BE0D27"/>
  </w:style>
  <w:style w:type="paragraph" w:customStyle="1" w:styleId="7D46AE4A077045428DB67CCED61419F2">
    <w:name w:val="7D46AE4A077045428DB67CCED61419F2"/>
    <w:rsid w:val="00BE0D27"/>
  </w:style>
  <w:style w:type="paragraph" w:customStyle="1" w:styleId="7955E0DA26034D13AE212BB91DAB508E1">
    <w:name w:val="7955E0DA26034D13AE212BB91DAB508E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54C96F8CBAA45F7AB88B0B47508186C1">
    <w:name w:val="554C96F8CBAA45F7AB88B0B47508186C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1533252D21746158782976C5D4C8EF61">
    <w:name w:val="71533252D21746158782976C5D4C8EF6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82562FB5295441EABFE1E9B56FACA161">
    <w:name w:val="582562FB5295441EABFE1E9B56FACA16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12B0F4C7AF041E79C9A686595C16A5A1">
    <w:name w:val="212B0F4C7AF041E79C9A686595C16A5A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D46AE4A077045428DB67CCED61419F21">
    <w:name w:val="7D46AE4A077045428DB67CCED61419F2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955E0DA26034D13AE212BB91DAB508E2">
    <w:name w:val="7955E0DA26034D13AE212BB91DAB508E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54C96F8CBAA45F7AB88B0B47508186C2">
    <w:name w:val="554C96F8CBAA45F7AB88B0B47508186C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1533252D21746158782976C5D4C8EF62">
    <w:name w:val="71533252D21746158782976C5D4C8EF6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82562FB5295441EABFE1E9B56FACA162">
    <w:name w:val="582562FB5295441EABFE1E9B56FACA16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12B0F4C7AF041E79C9A686595C16A5A2">
    <w:name w:val="212B0F4C7AF041E79C9A686595C16A5A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D46AE4A077045428DB67CCED61419F22">
    <w:name w:val="7D46AE4A077045428DB67CCED61419F2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70B1DEB210844339EE08A1FAC09480D">
    <w:name w:val="D70B1DEB210844339EE08A1FAC09480D"/>
    <w:rsid w:val="00BE0D27"/>
  </w:style>
  <w:style w:type="paragraph" w:customStyle="1" w:styleId="1E1F15315A364420ADE19E13332173B1">
    <w:name w:val="1E1F15315A364420ADE19E13332173B1"/>
    <w:rsid w:val="00BE0D27"/>
  </w:style>
  <w:style w:type="paragraph" w:customStyle="1" w:styleId="9AA8D3E921CB4DB5B53106CF54AC34EA">
    <w:name w:val="9AA8D3E921CB4DB5B53106CF54AC34EA"/>
    <w:rsid w:val="00BE0D27"/>
  </w:style>
  <w:style w:type="paragraph" w:customStyle="1" w:styleId="0356BB3B453443EEBB7F0632E7A9A5CE">
    <w:name w:val="0356BB3B453443EEBB7F0632E7A9A5CE"/>
    <w:rsid w:val="00BE0D27"/>
  </w:style>
  <w:style w:type="paragraph" w:customStyle="1" w:styleId="53F281205BE246CE9239D2039EA7D998">
    <w:name w:val="53F281205BE246CE9239D2039EA7D998"/>
    <w:rsid w:val="00BE0D27"/>
  </w:style>
  <w:style w:type="paragraph" w:customStyle="1" w:styleId="2FD46069DDAD4B29894081B907758E80">
    <w:name w:val="2FD46069DDAD4B29894081B907758E80"/>
    <w:rsid w:val="00BE0D27"/>
  </w:style>
  <w:style w:type="paragraph" w:customStyle="1" w:styleId="674E7055AC36491FA5876329D6D0799D">
    <w:name w:val="674E7055AC36491FA5876329D6D0799D"/>
    <w:rsid w:val="00BE0D27"/>
  </w:style>
  <w:style w:type="paragraph" w:customStyle="1" w:styleId="AB35EBEC6E6E4DB089F2671B5121BB34">
    <w:name w:val="AB35EBEC6E6E4DB089F2671B5121BB34"/>
    <w:rsid w:val="00BE0D27"/>
  </w:style>
  <w:style w:type="paragraph" w:customStyle="1" w:styleId="C2BA56924E5E413D99BE7A36FBC21BF0">
    <w:name w:val="C2BA56924E5E413D99BE7A36FBC21BF0"/>
    <w:rsid w:val="00BE0D27"/>
  </w:style>
  <w:style w:type="paragraph" w:customStyle="1" w:styleId="F124E404C24046299F60C10251E33C31">
    <w:name w:val="F124E404C24046299F60C10251E33C31"/>
    <w:rsid w:val="00BE0D27"/>
  </w:style>
  <w:style w:type="paragraph" w:customStyle="1" w:styleId="6AAAD833FB46469E9A0878B083E7FFF7">
    <w:name w:val="6AAAD833FB46469E9A0878B083E7FFF7"/>
    <w:rsid w:val="00BE0D27"/>
  </w:style>
  <w:style w:type="paragraph" w:customStyle="1" w:styleId="2A0A4F6F0448430F845018A5E5395222">
    <w:name w:val="2A0A4F6F0448430F845018A5E5395222"/>
    <w:rsid w:val="00BE0D27"/>
  </w:style>
  <w:style w:type="paragraph" w:customStyle="1" w:styleId="0B9C614156FB4C539EFB0D5FB4ED2F1D">
    <w:name w:val="0B9C614156FB4C539EFB0D5FB4ED2F1D"/>
    <w:rsid w:val="00BE0D27"/>
  </w:style>
  <w:style w:type="paragraph" w:customStyle="1" w:styleId="67D919AEAB814FEC89D8E553A0B09E9F">
    <w:name w:val="67D919AEAB814FEC89D8E553A0B09E9F"/>
    <w:rsid w:val="00BE0D27"/>
  </w:style>
  <w:style w:type="paragraph" w:customStyle="1" w:styleId="86D763607F1C405B92F1DA1E029517FB">
    <w:name w:val="86D763607F1C405B92F1DA1E029517FB"/>
    <w:rsid w:val="00BE0D27"/>
  </w:style>
  <w:style w:type="paragraph" w:customStyle="1" w:styleId="E7F1ADB6D0A548C68621AD091BD593A8">
    <w:name w:val="E7F1ADB6D0A548C68621AD091BD593A8"/>
    <w:rsid w:val="00BE0D27"/>
  </w:style>
  <w:style w:type="paragraph" w:customStyle="1" w:styleId="3650AE25B5D64D2CBA1384D2CE79C69F">
    <w:name w:val="3650AE25B5D64D2CBA1384D2CE79C69F"/>
    <w:rsid w:val="00BE0D27"/>
  </w:style>
  <w:style w:type="paragraph" w:customStyle="1" w:styleId="480240DFEEC44DFA9EE4027A4E2F4280">
    <w:name w:val="480240DFEEC44DFA9EE4027A4E2F4280"/>
    <w:rsid w:val="00BE0D27"/>
  </w:style>
  <w:style w:type="paragraph" w:customStyle="1" w:styleId="04674C0409EF48429FA052F7896DD516">
    <w:name w:val="04674C0409EF48429FA052F7896DD516"/>
    <w:rsid w:val="00BE0D27"/>
  </w:style>
  <w:style w:type="paragraph" w:customStyle="1" w:styleId="7955E0DA26034D13AE212BB91DAB508E3">
    <w:name w:val="7955E0DA26034D13AE212BB91DAB508E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54C96F8CBAA45F7AB88B0B47508186C3">
    <w:name w:val="554C96F8CBAA45F7AB88B0B47508186C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1533252D21746158782976C5D4C8EF63">
    <w:name w:val="71533252D21746158782976C5D4C8EF6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82562FB5295441EABFE1E9B56FACA163">
    <w:name w:val="582562FB5295441EABFE1E9B56FACA16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650AE25B5D64D2CBA1384D2CE79C69F1">
    <w:name w:val="3650AE25B5D64D2CBA1384D2CE79C69F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80240DFEEC44DFA9EE4027A4E2F42801">
    <w:name w:val="480240DFEEC44DFA9EE4027A4E2F4280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4674C0409EF48429FA052F7896DD5161">
    <w:name w:val="04674C0409EF48429FA052F7896DD516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4E519E3099C472FA9D9B6CB8A9ABE65">
    <w:name w:val="54E519E3099C472FA9D9B6CB8A9ABE65"/>
    <w:rsid w:val="00BE0D27"/>
  </w:style>
  <w:style w:type="paragraph" w:customStyle="1" w:styleId="3E956C7C0C554FC2B7F98CDA58EB5815">
    <w:name w:val="3E956C7C0C554FC2B7F98CDA58EB5815"/>
    <w:rsid w:val="00BE0D27"/>
  </w:style>
  <w:style w:type="paragraph" w:customStyle="1" w:styleId="8D5AD18B016945B4A91C3F388CFEE71D">
    <w:name w:val="8D5AD18B016945B4A91C3F388CFEE71D"/>
    <w:rsid w:val="00BE0D27"/>
  </w:style>
  <w:style w:type="paragraph" w:customStyle="1" w:styleId="C9A1AD98DF70473A84AA68A054919DFB">
    <w:name w:val="C9A1AD98DF70473A84AA68A054919DFB"/>
    <w:rsid w:val="00BE0D27"/>
  </w:style>
  <w:style w:type="paragraph" w:customStyle="1" w:styleId="68FCDF15FE4C4FB392C8AF8E0F5829AA">
    <w:name w:val="68FCDF15FE4C4FB392C8AF8E0F5829AA"/>
    <w:rsid w:val="00BE0D27"/>
  </w:style>
  <w:style w:type="paragraph" w:customStyle="1" w:styleId="D1B087BB5F13405E9C3463D771E994B9">
    <w:name w:val="D1B087BB5F13405E9C3463D771E994B9"/>
    <w:rsid w:val="00BE0D27"/>
  </w:style>
  <w:style w:type="paragraph" w:customStyle="1" w:styleId="9FB6BD9C4FC9477E8A2A555A37E530CC">
    <w:name w:val="9FB6BD9C4FC9477E8A2A555A37E530CC"/>
    <w:rsid w:val="00BE0D27"/>
  </w:style>
  <w:style w:type="paragraph" w:customStyle="1" w:styleId="7955E0DA26034D13AE212BB91DAB508E4">
    <w:name w:val="7955E0DA26034D13AE212BB91DAB508E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54C96F8CBAA45F7AB88B0B47508186C4">
    <w:name w:val="554C96F8CBAA45F7AB88B0B47508186C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1533252D21746158782976C5D4C8EF64">
    <w:name w:val="71533252D21746158782976C5D4C8EF6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82562FB5295441EABFE1E9B56FACA164">
    <w:name w:val="582562FB5295441EABFE1E9B56FACA16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9A1AD98DF70473A84AA68A054919DFB1">
    <w:name w:val="C9A1AD98DF70473A84AA68A054919DFB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8FCDF15FE4C4FB392C8AF8E0F5829AA1">
    <w:name w:val="68FCDF15FE4C4FB392C8AF8E0F5829AA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1B087BB5F13405E9C3463D771E994B91">
    <w:name w:val="D1B087BB5F13405E9C3463D771E994B9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FB6BD9C4FC9477E8A2A555A37E530CC1">
    <w:name w:val="9FB6BD9C4FC9477E8A2A555A37E530CC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C99897A70B5459B91C57D1AA1F0F8E9">
    <w:name w:val="5C99897A70B5459B91C57D1AA1F0F8E9"/>
    <w:rsid w:val="00BE0D27"/>
  </w:style>
  <w:style w:type="paragraph" w:customStyle="1" w:styleId="6A23AF759505475BA346C6CF69D147F9">
    <w:name w:val="6A23AF759505475BA346C6CF69D147F9"/>
    <w:rsid w:val="00BE0D27"/>
  </w:style>
  <w:style w:type="paragraph" w:customStyle="1" w:styleId="5F1B6E505FB546A1A5F2453F42B3EC1B">
    <w:name w:val="5F1B6E505FB546A1A5F2453F42B3EC1B"/>
    <w:rsid w:val="00BE0D27"/>
  </w:style>
  <w:style w:type="paragraph" w:customStyle="1" w:styleId="910EAC160B4D4DED8AD4C947CD8EBB19">
    <w:name w:val="910EAC160B4D4DED8AD4C947CD8EBB19"/>
    <w:rsid w:val="00BE0D27"/>
  </w:style>
  <w:style w:type="paragraph" w:customStyle="1" w:styleId="1C2CDF47136A45888320A2C5B6D7C322">
    <w:name w:val="1C2CDF47136A45888320A2C5B6D7C322"/>
    <w:rsid w:val="00BE0D27"/>
  </w:style>
  <w:style w:type="paragraph" w:customStyle="1" w:styleId="7955E0DA26034D13AE212BB91DAB508E5">
    <w:name w:val="7955E0DA26034D13AE212BB91DAB508E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54C96F8CBAA45F7AB88B0B47508186C5">
    <w:name w:val="554C96F8CBAA45F7AB88B0B47508186C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1533252D21746158782976C5D4C8EF65">
    <w:name w:val="71533252D21746158782976C5D4C8EF6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82562FB5295441EABFE1E9B56FACA165">
    <w:name w:val="582562FB5295441EABFE1E9B56FACA16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C99897A70B5459B91C57D1AA1F0F8E91">
    <w:name w:val="5C99897A70B5459B91C57D1AA1F0F8E9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A23AF759505475BA346C6CF69D147F91">
    <w:name w:val="6A23AF759505475BA346C6CF69D147F9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F1B6E505FB546A1A5F2453F42B3EC1B1">
    <w:name w:val="5F1B6E505FB546A1A5F2453F42B3EC1B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10EAC160B4D4DED8AD4C947CD8EBB191">
    <w:name w:val="910EAC160B4D4DED8AD4C947CD8EBB19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C2CDF47136A45888320A2C5B6D7C3221">
    <w:name w:val="1C2CDF47136A45888320A2C5B6D7C322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8A9FF2FEFDE4243B270BC67235B3906">
    <w:name w:val="78A9FF2FEFDE4243B270BC67235B3906"/>
    <w:rsid w:val="00BE0D27"/>
  </w:style>
  <w:style w:type="paragraph" w:customStyle="1" w:styleId="6376708069E741C4A86FAE06720A91FB">
    <w:name w:val="6376708069E741C4A86FAE06720A91FB"/>
    <w:rsid w:val="00BE0D27"/>
  </w:style>
  <w:style w:type="paragraph" w:customStyle="1" w:styleId="A7E0D980D41B4CD9A2622E480324287A">
    <w:name w:val="A7E0D980D41B4CD9A2622E480324287A"/>
    <w:rsid w:val="00BE0D27"/>
  </w:style>
  <w:style w:type="paragraph" w:customStyle="1" w:styleId="F30305A739D3402395A6A7FCF963D0CE">
    <w:name w:val="F30305A739D3402395A6A7FCF963D0CE"/>
    <w:rsid w:val="00BE0D27"/>
  </w:style>
  <w:style w:type="paragraph" w:customStyle="1" w:styleId="266CCE35CBD34EED9845BE2B133601BF">
    <w:name w:val="266CCE35CBD34EED9845BE2B133601BF"/>
    <w:rsid w:val="00BE0D27"/>
  </w:style>
  <w:style w:type="paragraph" w:customStyle="1" w:styleId="EF3C9757AC984DE69330B229157013FF">
    <w:name w:val="EF3C9757AC984DE69330B229157013FF"/>
    <w:rsid w:val="00BE0D27"/>
  </w:style>
  <w:style w:type="paragraph" w:customStyle="1" w:styleId="FCBA71864AF14322B68CF3FDEACD5B17">
    <w:name w:val="FCBA71864AF14322B68CF3FDEACD5B17"/>
    <w:rsid w:val="00BE0D27"/>
  </w:style>
  <w:style w:type="paragraph" w:customStyle="1" w:styleId="FCD73A8513F5440D9335A51133A7FAF0">
    <w:name w:val="FCD73A8513F5440D9335A51133A7FAF0"/>
    <w:rsid w:val="00BE0D27"/>
  </w:style>
  <w:style w:type="paragraph" w:customStyle="1" w:styleId="E310901346B7430A898BB4EBB531065C">
    <w:name w:val="E310901346B7430A898BB4EBB531065C"/>
    <w:rsid w:val="00BE0D27"/>
  </w:style>
  <w:style w:type="paragraph" w:customStyle="1" w:styleId="9FC544B356704C729920D7498D70C419">
    <w:name w:val="9FC544B356704C729920D7498D70C419"/>
    <w:rsid w:val="00BE0D27"/>
  </w:style>
  <w:style w:type="paragraph" w:customStyle="1" w:styleId="2778F37F8D784374B436CC2F2881D18F">
    <w:name w:val="2778F37F8D784374B436CC2F2881D18F"/>
    <w:rsid w:val="00BE0D27"/>
  </w:style>
  <w:style w:type="paragraph" w:customStyle="1" w:styleId="5A2534F6128242A2B41922F800F6DF82">
    <w:name w:val="5A2534F6128242A2B41922F800F6DF82"/>
    <w:rsid w:val="00BE0D27"/>
  </w:style>
  <w:style w:type="paragraph" w:customStyle="1" w:styleId="73A3E9BB27BF4797AE50D87C3BCA3058">
    <w:name w:val="73A3E9BB27BF4797AE50D87C3BCA3058"/>
    <w:rsid w:val="00BE0D27"/>
  </w:style>
  <w:style w:type="paragraph" w:customStyle="1" w:styleId="BE7F256795FC412B8FA70B8DBD1928DA">
    <w:name w:val="BE7F256795FC412B8FA70B8DBD1928DA"/>
    <w:rsid w:val="00BE0D27"/>
  </w:style>
  <w:style w:type="paragraph" w:customStyle="1" w:styleId="C84BCAA7F5F34128948D0521012AB47E">
    <w:name w:val="C84BCAA7F5F34128948D0521012AB47E"/>
    <w:rsid w:val="00BE0D27"/>
  </w:style>
  <w:style w:type="paragraph" w:customStyle="1" w:styleId="958BF77772674F999DB55AA5F177E127">
    <w:name w:val="958BF77772674F999DB55AA5F177E127"/>
    <w:rsid w:val="00BE0D27"/>
  </w:style>
  <w:style w:type="paragraph" w:customStyle="1" w:styleId="2B5154D3EEA7416BABDAF5938F1836BF">
    <w:name w:val="2B5154D3EEA7416BABDAF5938F1836BF"/>
    <w:rsid w:val="00BE0D27"/>
  </w:style>
  <w:style w:type="paragraph" w:customStyle="1" w:styleId="EFEFE6AF9364400BB9C57085853ADB30">
    <w:name w:val="EFEFE6AF9364400BB9C57085853ADB30"/>
    <w:rsid w:val="00BE0D27"/>
  </w:style>
  <w:style w:type="paragraph" w:customStyle="1" w:styleId="5AB89EF431EE40DC8058764F40AA8DFE">
    <w:name w:val="5AB89EF431EE40DC8058764F40AA8DFE"/>
    <w:rsid w:val="00BE0D27"/>
  </w:style>
  <w:style w:type="paragraph" w:customStyle="1" w:styleId="E7FD55B1247A4D8CAD48FB7ABAD238EF">
    <w:name w:val="E7FD55B1247A4D8CAD48FB7ABAD238EF"/>
    <w:rsid w:val="00BE0D27"/>
  </w:style>
  <w:style w:type="paragraph" w:customStyle="1" w:styleId="87F2DF3A97574B47B84EA75B08814966">
    <w:name w:val="87F2DF3A97574B47B84EA75B08814966"/>
    <w:rsid w:val="00BE0D27"/>
  </w:style>
  <w:style w:type="paragraph" w:customStyle="1" w:styleId="CE839B20F227495883C4C1A3DAD3179B">
    <w:name w:val="CE839B20F227495883C4C1A3DAD3179B"/>
    <w:rsid w:val="00BE0D27"/>
  </w:style>
  <w:style w:type="paragraph" w:customStyle="1" w:styleId="6F1E60ECDDF646C6BCF042AE6141DE95">
    <w:name w:val="6F1E60ECDDF646C6BCF042AE6141DE95"/>
    <w:rsid w:val="00BE0D27"/>
  </w:style>
  <w:style w:type="paragraph" w:customStyle="1" w:styleId="ED4B8C9488024E81BDDFE53575BD49F1">
    <w:name w:val="ED4B8C9488024E81BDDFE53575BD49F1"/>
    <w:rsid w:val="00BE0D27"/>
  </w:style>
  <w:style w:type="paragraph" w:customStyle="1" w:styleId="1FBF1A5F19B44BC0A9C3F1149FCAB811">
    <w:name w:val="1FBF1A5F19B44BC0A9C3F1149FCAB811"/>
    <w:rsid w:val="00BE0D27"/>
  </w:style>
  <w:style w:type="paragraph" w:customStyle="1" w:styleId="9C4F0876AED64D31ADC1FD2E0E405454">
    <w:name w:val="9C4F0876AED64D31ADC1FD2E0E405454"/>
    <w:rsid w:val="00BE0D27"/>
  </w:style>
  <w:style w:type="paragraph" w:customStyle="1" w:styleId="715C6FFE34EC45BD93AF17B22091CD7B">
    <w:name w:val="715C6FFE34EC45BD93AF17B22091CD7B"/>
    <w:rsid w:val="00BE0D27"/>
  </w:style>
  <w:style w:type="paragraph" w:customStyle="1" w:styleId="B0AB37CC70EE4A65B16A4872E67FA536">
    <w:name w:val="B0AB37CC70EE4A65B16A4872E67FA536"/>
    <w:rsid w:val="00BE0D27"/>
  </w:style>
  <w:style w:type="paragraph" w:customStyle="1" w:styleId="096366EDAECA46B1AA0E67767A2EF0D7">
    <w:name w:val="096366EDAECA46B1AA0E67767A2EF0D7"/>
    <w:rsid w:val="00BE0D27"/>
  </w:style>
  <w:style w:type="paragraph" w:customStyle="1" w:styleId="BFE016B90B604CC6AF844A611B12F7E5">
    <w:name w:val="BFE016B90B604CC6AF844A611B12F7E5"/>
    <w:rsid w:val="00BE0D27"/>
  </w:style>
  <w:style w:type="paragraph" w:customStyle="1" w:styleId="1BAEF577A523403A820AC1EDD22E4DAD">
    <w:name w:val="1BAEF577A523403A820AC1EDD22E4DAD"/>
    <w:rsid w:val="00BE0D27"/>
  </w:style>
  <w:style w:type="paragraph" w:customStyle="1" w:styleId="2A619637E9D64271B0CBDA9F826DD33E">
    <w:name w:val="2A619637E9D64271B0CBDA9F826DD33E"/>
    <w:rsid w:val="00BE0D27"/>
  </w:style>
  <w:style w:type="paragraph" w:customStyle="1" w:styleId="871B6C9A1E3B426CBC71FD3995D4C4D0">
    <w:name w:val="871B6C9A1E3B426CBC71FD3995D4C4D0"/>
    <w:rsid w:val="00BE0D27"/>
  </w:style>
  <w:style w:type="paragraph" w:customStyle="1" w:styleId="A831A3638C26482BBA970F38674C7BBB">
    <w:name w:val="A831A3638C26482BBA970F38674C7BBB"/>
    <w:rsid w:val="00BE0D27"/>
  </w:style>
  <w:style w:type="paragraph" w:customStyle="1" w:styleId="7DE8B85D288A4128B95185EF4EBF0730">
    <w:name w:val="7DE8B85D288A4128B95185EF4EBF0730"/>
    <w:rsid w:val="00BE0D27"/>
  </w:style>
  <w:style w:type="paragraph" w:customStyle="1" w:styleId="D2109328CC614D36933D7995542AEA2C">
    <w:name w:val="D2109328CC614D36933D7995542AEA2C"/>
    <w:rsid w:val="00BE0D27"/>
  </w:style>
  <w:style w:type="paragraph" w:customStyle="1" w:styleId="6AF69626CE9F4292893A8F05DCBF8CAF">
    <w:name w:val="6AF69626CE9F4292893A8F05DCBF8CAF"/>
    <w:rsid w:val="00BE0D27"/>
  </w:style>
  <w:style w:type="paragraph" w:customStyle="1" w:styleId="CC3C9DF2FB59453299D5247B495A4166">
    <w:name w:val="CC3C9DF2FB59453299D5247B495A4166"/>
    <w:rsid w:val="00BE0D27"/>
  </w:style>
  <w:style w:type="paragraph" w:customStyle="1" w:styleId="CEF105B7800B409391ABC539FB06C0FB">
    <w:name w:val="CEF105B7800B409391ABC539FB06C0FB"/>
    <w:rsid w:val="00BE0D27"/>
  </w:style>
  <w:style w:type="paragraph" w:customStyle="1" w:styleId="7A67FD2D55D742CD9B25784D362A8E70">
    <w:name w:val="7A67FD2D55D742CD9B25784D362A8E70"/>
    <w:rsid w:val="00BE0D27"/>
  </w:style>
  <w:style w:type="paragraph" w:customStyle="1" w:styleId="A8FB2A7D72734150B08ABE4E3B40AE44">
    <w:name w:val="A8FB2A7D72734150B08ABE4E3B40AE44"/>
    <w:rsid w:val="00BE0D27"/>
  </w:style>
  <w:style w:type="paragraph" w:customStyle="1" w:styleId="39CB5452A4FF486E96BD4F8A6B2A12A9">
    <w:name w:val="39CB5452A4FF486E96BD4F8A6B2A12A9"/>
    <w:rsid w:val="00BE0D27"/>
  </w:style>
  <w:style w:type="paragraph" w:customStyle="1" w:styleId="BDCC4DE45C9241C09BD147A812809FEF">
    <w:name w:val="BDCC4DE45C9241C09BD147A812809FEF"/>
    <w:rsid w:val="00BE0D27"/>
  </w:style>
  <w:style w:type="paragraph" w:customStyle="1" w:styleId="1EA4F38AAA6845E689816074DA38B230">
    <w:name w:val="1EA4F38AAA6845E689816074DA38B230"/>
    <w:rsid w:val="00BE0D27"/>
  </w:style>
  <w:style w:type="paragraph" w:customStyle="1" w:styleId="A5D026F583E7436B9C420A21EC6333FA">
    <w:name w:val="A5D026F583E7436B9C420A21EC6333FA"/>
    <w:rsid w:val="00BE0D27"/>
  </w:style>
  <w:style w:type="paragraph" w:customStyle="1" w:styleId="7FB293EE6C814AE7AF1496B833748209">
    <w:name w:val="7FB293EE6C814AE7AF1496B833748209"/>
    <w:rsid w:val="00BE0D27"/>
  </w:style>
  <w:style w:type="paragraph" w:customStyle="1" w:styleId="940C5264ADCB42F8AB22D71E875EAB69">
    <w:name w:val="940C5264ADCB42F8AB22D71E875EAB69"/>
    <w:rsid w:val="00BE0D27"/>
  </w:style>
  <w:style w:type="paragraph" w:customStyle="1" w:styleId="1FCF37D05C704D1E891DCD542DC29217">
    <w:name w:val="1FCF37D05C704D1E891DCD542DC29217"/>
    <w:rsid w:val="00BE0D27"/>
  </w:style>
  <w:style w:type="paragraph" w:customStyle="1" w:styleId="E6B4EF98DFAF452C88A5438A8317F445">
    <w:name w:val="E6B4EF98DFAF452C88A5438A8317F445"/>
    <w:rsid w:val="00BE0D27"/>
  </w:style>
  <w:style w:type="paragraph" w:customStyle="1" w:styleId="4CB0C13A57B04E82A7A22089196DFFA8">
    <w:name w:val="4CB0C13A57B04E82A7A22089196DFFA8"/>
    <w:rsid w:val="00BE0D27"/>
  </w:style>
  <w:style w:type="paragraph" w:customStyle="1" w:styleId="02BADC71DDB04F23BE3397345D9220A2">
    <w:name w:val="02BADC71DDB04F23BE3397345D9220A2"/>
    <w:rsid w:val="00BE0D27"/>
  </w:style>
  <w:style w:type="paragraph" w:customStyle="1" w:styleId="6402BFF31AC74733B0FD1136AE6E39AF">
    <w:name w:val="6402BFF31AC74733B0FD1136AE6E39AF"/>
    <w:rsid w:val="00BE0D27"/>
  </w:style>
  <w:style w:type="paragraph" w:customStyle="1" w:styleId="FE152F67BF934944B15B0D70405BDE3A">
    <w:name w:val="FE152F67BF934944B15B0D70405BDE3A"/>
    <w:rsid w:val="00BE0D27"/>
  </w:style>
  <w:style w:type="paragraph" w:customStyle="1" w:styleId="3FCBB4E8E3A647DEB2E2C60C8AC4243F">
    <w:name w:val="3FCBB4E8E3A647DEB2E2C60C8AC4243F"/>
    <w:rsid w:val="00BE0D27"/>
  </w:style>
  <w:style w:type="paragraph" w:customStyle="1" w:styleId="417BF23DC18F45B19E4BAC7F0EEA3F7C">
    <w:name w:val="417BF23DC18F45B19E4BAC7F0EEA3F7C"/>
    <w:rsid w:val="00BE0D27"/>
  </w:style>
  <w:style w:type="paragraph" w:customStyle="1" w:styleId="DA4BA21950F641A3BE6CD5E680DDD2E4">
    <w:name w:val="DA4BA21950F641A3BE6CD5E680DDD2E4"/>
    <w:rsid w:val="00BE0D27"/>
  </w:style>
  <w:style w:type="paragraph" w:customStyle="1" w:styleId="978D94BF84CB4ABA88C3AFA8D14951FC">
    <w:name w:val="978D94BF84CB4ABA88C3AFA8D14951FC"/>
    <w:rsid w:val="00BE0D27"/>
  </w:style>
  <w:style w:type="paragraph" w:customStyle="1" w:styleId="7F0BA8F0CF134B2E8E9CB8D9FAFFDBD9">
    <w:name w:val="7F0BA8F0CF134B2E8E9CB8D9FAFFDBD9"/>
    <w:rsid w:val="00BE0D27"/>
  </w:style>
  <w:style w:type="paragraph" w:customStyle="1" w:styleId="15A679E2445743339CA6F2B03335C4C7">
    <w:name w:val="15A679E2445743339CA6F2B03335C4C7"/>
    <w:rsid w:val="00BE0D27"/>
  </w:style>
  <w:style w:type="paragraph" w:customStyle="1" w:styleId="9BC27EB8ED014DABA93652AEF67D6970">
    <w:name w:val="9BC27EB8ED014DABA93652AEF67D6970"/>
    <w:rsid w:val="00BE0D27"/>
  </w:style>
  <w:style w:type="paragraph" w:customStyle="1" w:styleId="1F37D1F354E04B41BE9164DE259C820F">
    <w:name w:val="1F37D1F354E04B41BE9164DE259C820F"/>
    <w:rsid w:val="00BE0D27"/>
  </w:style>
  <w:style w:type="paragraph" w:customStyle="1" w:styleId="58C8F55996434630A1F418A5FEA885DA">
    <w:name w:val="58C8F55996434630A1F418A5FEA885DA"/>
    <w:rsid w:val="00BE0D27"/>
  </w:style>
  <w:style w:type="paragraph" w:customStyle="1" w:styleId="450E6A6554B442D185199EC06A5C5483">
    <w:name w:val="450E6A6554B442D185199EC06A5C5483"/>
    <w:rsid w:val="00BE0D27"/>
  </w:style>
  <w:style w:type="paragraph" w:customStyle="1" w:styleId="F04A4A09699249F8B77BFC3FF8A6D389">
    <w:name w:val="F04A4A09699249F8B77BFC3FF8A6D389"/>
    <w:rsid w:val="00BE0D27"/>
  </w:style>
  <w:style w:type="paragraph" w:customStyle="1" w:styleId="892FDB75B7124933BB501FCF8DE2F007">
    <w:name w:val="892FDB75B7124933BB501FCF8DE2F007"/>
    <w:rsid w:val="00BE0D27"/>
  </w:style>
  <w:style w:type="paragraph" w:customStyle="1" w:styleId="D683A86A41F14026993B0F4E9E683F70">
    <w:name w:val="D683A86A41F14026993B0F4E9E683F70"/>
    <w:rsid w:val="00BE0D27"/>
  </w:style>
  <w:style w:type="paragraph" w:customStyle="1" w:styleId="6017E146BE7F4E6B9BE229413F8365F1">
    <w:name w:val="6017E146BE7F4E6B9BE229413F8365F1"/>
    <w:rsid w:val="00BE0D27"/>
  </w:style>
  <w:style w:type="paragraph" w:customStyle="1" w:styleId="47232A051F0E4B4792D114CD15EBF0A9">
    <w:name w:val="47232A051F0E4B4792D114CD15EBF0A9"/>
    <w:rsid w:val="00BE0D27"/>
  </w:style>
  <w:style w:type="paragraph" w:customStyle="1" w:styleId="5458FE9F09A84C63995AB3405C4955CC">
    <w:name w:val="5458FE9F09A84C63995AB3405C4955CC"/>
    <w:rsid w:val="00BE0D27"/>
  </w:style>
  <w:style w:type="paragraph" w:customStyle="1" w:styleId="78A58412273B41F18F4E4F30CC0E9A81">
    <w:name w:val="78A58412273B41F18F4E4F30CC0E9A81"/>
    <w:rsid w:val="00BE0D27"/>
  </w:style>
  <w:style w:type="paragraph" w:customStyle="1" w:styleId="F576E12ED15844E19906CA8E51F4F1BB">
    <w:name w:val="F576E12ED15844E19906CA8E51F4F1BB"/>
    <w:rsid w:val="00BE0D27"/>
  </w:style>
  <w:style w:type="paragraph" w:customStyle="1" w:styleId="81EA72ADFE8045C9A75A0A0AB20D2749">
    <w:name w:val="81EA72ADFE8045C9A75A0A0AB20D2749"/>
    <w:rsid w:val="00BE0D27"/>
  </w:style>
  <w:style w:type="paragraph" w:customStyle="1" w:styleId="40F8E7086C8A4F8B82C2486D04613CE7">
    <w:name w:val="40F8E7086C8A4F8B82C2486D04613CE7"/>
    <w:rsid w:val="00BE0D27"/>
  </w:style>
  <w:style w:type="paragraph" w:customStyle="1" w:styleId="EDF9825F8F054EBF8E52CE0828506CE4">
    <w:name w:val="EDF9825F8F054EBF8E52CE0828506CE4"/>
    <w:rsid w:val="00BE0D27"/>
  </w:style>
  <w:style w:type="paragraph" w:customStyle="1" w:styleId="2F210C10C28143AFB41DB839B66ED7A3">
    <w:name w:val="2F210C10C28143AFB41DB839B66ED7A3"/>
    <w:rsid w:val="00BE0D27"/>
  </w:style>
  <w:style w:type="paragraph" w:customStyle="1" w:styleId="8DE78135713A49AEA33C9C4E21205022">
    <w:name w:val="8DE78135713A49AEA33C9C4E21205022"/>
    <w:rsid w:val="00BE0D27"/>
  </w:style>
  <w:style w:type="paragraph" w:customStyle="1" w:styleId="EB526640469C49819F4634D69E54EF61">
    <w:name w:val="EB526640469C49819F4634D69E54EF61"/>
    <w:rsid w:val="00BE0D27"/>
  </w:style>
  <w:style w:type="paragraph" w:customStyle="1" w:styleId="9D014B0D6D2C4BFDB95E6CECFD8EC266">
    <w:name w:val="9D014B0D6D2C4BFDB95E6CECFD8EC266"/>
    <w:rsid w:val="00BE0D27"/>
  </w:style>
  <w:style w:type="paragraph" w:customStyle="1" w:styleId="C6C8F05E736F4578A5B090C0F1EA5B1D">
    <w:name w:val="C6C8F05E736F4578A5B090C0F1EA5B1D"/>
    <w:rsid w:val="00BE0D27"/>
  </w:style>
  <w:style w:type="paragraph" w:customStyle="1" w:styleId="5159AEDE4D5342819858C5ACF84D9791">
    <w:name w:val="5159AEDE4D5342819858C5ACF84D9791"/>
    <w:rsid w:val="00BE0D27"/>
  </w:style>
  <w:style w:type="paragraph" w:customStyle="1" w:styleId="9F3E4EE4BAB449C29F23CDA6A78AE9D1">
    <w:name w:val="9F3E4EE4BAB449C29F23CDA6A78AE9D1"/>
    <w:rsid w:val="00BE0D27"/>
  </w:style>
  <w:style w:type="paragraph" w:customStyle="1" w:styleId="C73C8FAAEF2F41AA985678AD68AA6F9D">
    <w:name w:val="C73C8FAAEF2F41AA985678AD68AA6F9D"/>
    <w:rsid w:val="00BE0D27"/>
  </w:style>
  <w:style w:type="paragraph" w:customStyle="1" w:styleId="3C6C79174D784A8F8774D61EEA69F5B7">
    <w:name w:val="3C6C79174D784A8F8774D61EEA69F5B7"/>
    <w:rsid w:val="00BE0D27"/>
  </w:style>
  <w:style w:type="paragraph" w:customStyle="1" w:styleId="B8FA56AC0A98433AAB2EE08CB62F7939">
    <w:name w:val="B8FA56AC0A98433AAB2EE08CB62F7939"/>
    <w:rsid w:val="00BE0D27"/>
  </w:style>
  <w:style w:type="paragraph" w:customStyle="1" w:styleId="3BD4F2FBC00243A6966969B1CF4757EC">
    <w:name w:val="3BD4F2FBC00243A6966969B1CF4757EC"/>
    <w:rsid w:val="00BE0D27"/>
  </w:style>
  <w:style w:type="paragraph" w:customStyle="1" w:styleId="7F5F58658E984F6896FBA8831A258C5E">
    <w:name w:val="7F5F58658E984F6896FBA8831A258C5E"/>
    <w:rsid w:val="00BE0D27"/>
  </w:style>
  <w:style w:type="paragraph" w:customStyle="1" w:styleId="936817D750954151BB4B4EADBE3E498A">
    <w:name w:val="936817D750954151BB4B4EADBE3E498A"/>
    <w:rsid w:val="00BE0D27"/>
  </w:style>
  <w:style w:type="paragraph" w:customStyle="1" w:styleId="7955E0DA26034D13AE212BB91DAB508E6">
    <w:name w:val="7955E0DA26034D13AE212BB91DAB508E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54C96F8CBAA45F7AB88B0B47508186C6">
    <w:name w:val="554C96F8CBAA45F7AB88B0B47508186C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1533252D21746158782976C5D4C8EF66">
    <w:name w:val="71533252D21746158782976C5D4C8EF6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82562FB5295441EABFE1E9B56FACA166">
    <w:name w:val="582562FB5295441EABFE1E9B56FACA16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B5154D3EEA7416BABDAF5938F1836BF1">
    <w:name w:val="2B5154D3EEA7416BABDAF5938F1836BF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FEFE6AF9364400BB9C57085853ADB301">
    <w:name w:val="EFEFE6AF9364400BB9C57085853ADB30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AB89EF431EE40DC8058764F40AA8DFE1">
    <w:name w:val="5AB89EF431EE40DC8058764F40AA8DFE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7FD55B1247A4D8CAD48FB7ABAD238EF1">
    <w:name w:val="E7FD55B1247A4D8CAD48FB7ABAD238EF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7F2DF3A97574B47B84EA75B088149661">
    <w:name w:val="87F2DF3A97574B47B84EA75B08814966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E839B20F227495883C4C1A3DAD3179B1">
    <w:name w:val="CE839B20F227495883C4C1A3DAD3179B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73C8FAAEF2F41AA985678AD68AA6F9D1">
    <w:name w:val="C73C8FAAEF2F41AA985678AD68AA6F9D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C6C79174D784A8F8774D61EEA69F5B71">
    <w:name w:val="3C6C79174D784A8F8774D61EEA69F5B7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B8FA56AC0A98433AAB2EE08CB62F79391">
    <w:name w:val="B8FA56AC0A98433AAB2EE08CB62F7939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BD4F2FBC00243A6966969B1CF4757EC1">
    <w:name w:val="3BD4F2FBC00243A6966969B1CF4757EC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F5F58658E984F6896FBA8831A258C5E1">
    <w:name w:val="7F5F58658E984F6896FBA8831A258C5E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36817D750954151BB4B4EADBE3E498A1">
    <w:name w:val="936817D750954151BB4B4EADBE3E498A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955E0DA26034D13AE212BB91DAB508E7">
    <w:name w:val="7955E0DA26034D13AE212BB91DAB508E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54C96F8CBAA45F7AB88B0B47508186C7">
    <w:name w:val="554C96F8CBAA45F7AB88B0B47508186C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1533252D21746158782976C5D4C8EF67">
    <w:name w:val="71533252D21746158782976C5D4C8EF6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82562FB5295441EABFE1E9B56FACA167">
    <w:name w:val="582562FB5295441EABFE1E9B56FACA16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B5154D3EEA7416BABDAF5938F1836BF2">
    <w:name w:val="2B5154D3EEA7416BABDAF5938F1836BF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FEFE6AF9364400BB9C57085853ADB302">
    <w:name w:val="EFEFE6AF9364400BB9C57085853ADB30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AB89EF431EE40DC8058764F40AA8DFE2">
    <w:name w:val="5AB89EF431EE40DC8058764F40AA8DFE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7FD55B1247A4D8CAD48FB7ABAD238EF2">
    <w:name w:val="E7FD55B1247A4D8CAD48FB7ABAD238EF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7F2DF3A97574B47B84EA75B088149662">
    <w:name w:val="87F2DF3A97574B47B84EA75B08814966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E839B20F227495883C4C1A3DAD3179B2">
    <w:name w:val="CE839B20F227495883C4C1A3DAD3179B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73C8FAAEF2F41AA985678AD68AA6F9D2">
    <w:name w:val="C73C8FAAEF2F41AA985678AD68AA6F9D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C6C79174D784A8F8774D61EEA69F5B72">
    <w:name w:val="3C6C79174D784A8F8774D61EEA69F5B7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B8FA56AC0A98433AAB2EE08CB62F79392">
    <w:name w:val="B8FA56AC0A98433AAB2EE08CB62F7939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BD4F2FBC00243A6966969B1CF4757EC2">
    <w:name w:val="3BD4F2FBC00243A6966969B1CF4757EC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F5F58658E984F6896FBA8831A258C5E2">
    <w:name w:val="7F5F58658E984F6896FBA8831A258C5E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36817D750954151BB4B4EADBE3E498A2">
    <w:name w:val="936817D750954151BB4B4EADBE3E498A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9CE2C47C0F64E9A8A40422486A06BB0">
    <w:name w:val="A9CE2C47C0F64E9A8A40422486A06BB0"/>
    <w:rsid w:val="00BE0D27"/>
  </w:style>
  <w:style w:type="paragraph" w:customStyle="1" w:styleId="380473739F8D4683B91876FCCA07DA51">
    <w:name w:val="380473739F8D4683B91876FCCA07DA51"/>
    <w:rsid w:val="00BE0D27"/>
  </w:style>
  <w:style w:type="paragraph" w:customStyle="1" w:styleId="CC8FE6CDAC5349DEA0B03D121BC8520F">
    <w:name w:val="CC8FE6CDAC5349DEA0B03D121BC8520F"/>
    <w:rsid w:val="00BE0D27"/>
  </w:style>
  <w:style w:type="paragraph" w:customStyle="1" w:styleId="787CC44E378443C5BCBBEEDD972FAB32">
    <w:name w:val="787CC44E378443C5BCBBEEDD972FAB32"/>
    <w:rsid w:val="00BE0D27"/>
  </w:style>
  <w:style w:type="paragraph" w:customStyle="1" w:styleId="7955E0DA26034D13AE212BB91DAB508E8">
    <w:name w:val="7955E0DA26034D13AE212BB91DAB508E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54C96F8CBAA45F7AB88B0B47508186C8">
    <w:name w:val="554C96F8CBAA45F7AB88B0B47508186C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1533252D21746158782976C5D4C8EF68">
    <w:name w:val="71533252D21746158782976C5D4C8EF6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82562FB5295441EABFE1E9B56FACA168">
    <w:name w:val="582562FB5295441EABFE1E9B56FACA16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B5154D3EEA7416BABDAF5938F1836BF3">
    <w:name w:val="2B5154D3EEA7416BABDAF5938F1836BF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FEFE6AF9364400BB9C57085853ADB303">
    <w:name w:val="EFEFE6AF9364400BB9C57085853ADB30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AB89EF431EE40DC8058764F40AA8DFE3">
    <w:name w:val="5AB89EF431EE40DC8058764F40AA8DFE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7FD55B1247A4D8CAD48FB7ABAD238EF3">
    <w:name w:val="E7FD55B1247A4D8CAD48FB7ABAD238EF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7F2DF3A97574B47B84EA75B088149663">
    <w:name w:val="87F2DF3A97574B47B84EA75B08814966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E839B20F227495883C4C1A3DAD3179B3">
    <w:name w:val="CE839B20F227495883C4C1A3DAD3179B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73C8FAAEF2F41AA985678AD68AA6F9D3">
    <w:name w:val="C73C8FAAEF2F41AA985678AD68AA6F9D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C6C79174D784A8F8774D61EEA69F5B73">
    <w:name w:val="3C6C79174D784A8F8774D61EEA69F5B7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B8FA56AC0A98433AAB2EE08CB62F79393">
    <w:name w:val="B8FA56AC0A98433AAB2EE08CB62F7939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BD4F2FBC00243A6966969B1CF4757EC3">
    <w:name w:val="3BD4F2FBC00243A6966969B1CF4757EC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F5F58658E984F6896FBA8831A258C5E3">
    <w:name w:val="7F5F58658E984F6896FBA8831A258C5E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36817D750954151BB4B4EADBE3E498A3">
    <w:name w:val="936817D750954151BB4B4EADBE3E498A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87CC44E378443C5BCBBEEDD972FAB321">
    <w:name w:val="787CC44E378443C5BCBBEEDD972FAB32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955E0DA26034D13AE212BB91DAB508E9">
    <w:name w:val="7955E0DA26034D13AE212BB91DAB508E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54C96F8CBAA45F7AB88B0B47508186C9">
    <w:name w:val="554C96F8CBAA45F7AB88B0B47508186C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1533252D21746158782976C5D4C8EF69">
    <w:name w:val="71533252D21746158782976C5D4C8EF6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82562FB5295441EABFE1E9B56FACA169">
    <w:name w:val="582562FB5295441EABFE1E9B56FACA16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B5154D3EEA7416BABDAF5938F1836BF4">
    <w:name w:val="2B5154D3EEA7416BABDAF5938F1836BF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FEFE6AF9364400BB9C57085853ADB304">
    <w:name w:val="EFEFE6AF9364400BB9C57085853ADB30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AB89EF431EE40DC8058764F40AA8DFE4">
    <w:name w:val="5AB89EF431EE40DC8058764F40AA8DFE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7FD55B1247A4D8CAD48FB7ABAD238EF4">
    <w:name w:val="E7FD55B1247A4D8CAD48FB7ABAD238EF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7F2DF3A97574B47B84EA75B088149664">
    <w:name w:val="87F2DF3A97574B47B84EA75B08814966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E839B20F227495883C4C1A3DAD3179B4">
    <w:name w:val="CE839B20F227495883C4C1A3DAD3179B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73C8FAAEF2F41AA985678AD68AA6F9D4">
    <w:name w:val="C73C8FAAEF2F41AA985678AD68AA6F9D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C6C79174D784A8F8774D61EEA69F5B74">
    <w:name w:val="3C6C79174D784A8F8774D61EEA69F5B7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B8FA56AC0A98433AAB2EE08CB62F79394">
    <w:name w:val="B8FA56AC0A98433AAB2EE08CB62F7939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BD4F2FBC00243A6966969B1CF4757EC4">
    <w:name w:val="3BD4F2FBC00243A6966969B1CF4757EC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F5F58658E984F6896FBA8831A258C5E4">
    <w:name w:val="7F5F58658E984F6896FBA8831A258C5E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36817D750954151BB4B4EADBE3E498A4">
    <w:name w:val="936817D750954151BB4B4EADBE3E498A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87CC44E378443C5BCBBEEDD972FAB322">
    <w:name w:val="787CC44E378443C5BCBBEEDD972FAB32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D2218AD5A2943A78FE064F4D7EE7258">
    <w:name w:val="0D2218AD5A2943A78FE064F4D7EE7258"/>
    <w:rsid w:val="00BE0D27"/>
  </w:style>
  <w:style w:type="paragraph" w:customStyle="1" w:styleId="116572B3371E4B0EA163505BCD49CCF5">
    <w:name w:val="116572B3371E4B0EA163505BCD49CCF5"/>
    <w:rsid w:val="00BE0D27"/>
  </w:style>
  <w:style w:type="paragraph" w:customStyle="1" w:styleId="06042310758E4D768F535621DBA64EB3">
    <w:name w:val="06042310758E4D768F535621DBA64EB3"/>
    <w:rsid w:val="00BE0D27"/>
  </w:style>
  <w:style w:type="paragraph" w:customStyle="1" w:styleId="EA628E406CD947ADAE9B0942A5535342">
    <w:name w:val="EA628E406CD947ADAE9B0942A5535342"/>
    <w:rsid w:val="00BE0D27"/>
  </w:style>
  <w:style w:type="paragraph" w:customStyle="1" w:styleId="2447E8B2A2234D19A800DBE515824042">
    <w:name w:val="2447E8B2A2234D19A800DBE515824042"/>
    <w:rsid w:val="00BE0D27"/>
  </w:style>
  <w:style w:type="paragraph" w:customStyle="1" w:styleId="BCEC9DA4C0AD4A0DA9CA79562C733B55">
    <w:name w:val="BCEC9DA4C0AD4A0DA9CA79562C733B55"/>
    <w:rsid w:val="00BE0D27"/>
  </w:style>
  <w:style w:type="paragraph" w:customStyle="1" w:styleId="31034FE4DEF84A76AA4260921F2EDC04">
    <w:name w:val="31034FE4DEF84A76AA4260921F2EDC04"/>
    <w:rsid w:val="00BE0D27"/>
  </w:style>
  <w:style w:type="paragraph" w:customStyle="1" w:styleId="C8B4EF5A1A1B4CEDA23AE78401077A1F">
    <w:name w:val="C8B4EF5A1A1B4CEDA23AE78401077A1F"/>
    <w:rsid w:val="00BE0D27"/>
  </w:style>
  <w:style w:type="paragraph" w:customStyle="1" w:styleId="790A9D2A64C34DC5AADE57B5AD212DAC">
    <w:name w:val="790A9D2A64C34DC5AADE57B5AD212DAC"/>
    <w:rsid w:val="00BE0D27"/>
  </w:style>
  <w:style w:type="paragraph" w:customStyle="1" w:styleId="C1F6DBDD2980418298B661A466529057">
    <w:name w:val="C1F6DBDD2980418298B661A466529057"/>
    <w:rsid w:val="00BE0D27"/>
  </w:style>
  <w:style w:type="paragraph" w:customStyle="1" w:styleId="2BB4C79A14364EA6AF657A510E019343">
    <w:name w:val="2BB4C79A14364EA6AF657A510E019343"/>
    <w:rsid w:val="00BE0D27"/>
  </w:style>
  <w:style w:type="paragraph" w:customStyle="1" w:styleId="85239958EC7E4695AAC62041F8CDF36B">
    <w:name w:val="85239958EC7E4695AAC62041F8CDF36B"/>
    <w:rsid w:val="00BE0D27"/>
  </w:style>
  <w:style w:type="paragraph" w:customStyle="1" w:styleId="1E4EBC44297F46CA91ABC8AB201249DE">
    <w:name w:val="1E4EBC44297F46CA91ABC8AB201249DE"/>
    <w:rsid w:val="00BE0D27"/>
  </w:style>
  <w:style w:type="paragraph" w:customStyle="1" w:styleId="863B48D9C71E465187095F247262C381">
    <w:name w:val="863B48D9C71E465187095F247262C381"/>
    <w:rsid w:val="00BE0D27"/>
  </w:style>
  <w:style w:type="paragraph" w:customStyle="1" w:styleId="8F65ACA626934EBDB1E590F3D4B1BE2C">
    <w:name w:val="8F65ACA626934EBDB1E590F3D4B1BE2C"/>
    <w:rsid w:val="00BE0D27"/>
  </w:style>
  <w:style w:type="paragraph" w:customStyle="1" w:styleId="70A00CAF141A49ADA1FF93A43CCFD595">
    <w:name w:val="70A00CAF141A49ADA1FF93A43CCFD595"/>
    <w:rsid w:val="00BE0D27"/>
  </w:style>
  <w:style w:type="paragraph" w:customStyle="1" w:styleId="36993C39F827415A8B61342C932FCE07">
    <w:name w:val="36993C39F827415A8B61342C932FCE07"/>
    <w:rsid w:val="00BE0D27"/>
  </w:style>
  <w:style w:type="paragraph" w:customStyle="1" w:styleId="B7C2D46935874D55B0D2D15B24A91207">
    <w:name w:val="B7C2D46935874D55B0D2D15B24A91207"/>
    <w:rsid w:val="00BE0D27"/>
  </w:style>
  <w:style w:type="paragraph" w:customStyle="1" w:styleId="FCFB245EFB514C1F8BBA6D3A7EEEA74B">
    <w:name w:val="FCFB245EFB514C1F8BBA6D3A7EEEA74B"/>
    <w:rsid w:val="00BE0D27"/>
  </w:style>
  <w:style w:type="paragraph" w:customStyle="1" w:styleId="44555768DA2447048D7E72CC309310E4">
    <w:name w:val="44555768DA2447048D7E72CC309310E4"/>
    <w:rsid w:val="00BE0D27"/>
  </w:style>
  <w:style w:type="paragraph" w:customStyle="1" w:styleId="D97FA3A41D764D9F9C34F46ADEDAA76F">
    <w:name w:val="D97FA3A41D764D9F9C34F46ADEDAA76F"/>
    <w:rsid w:val="00BE0D27"/>
  </w:style>
  <w:style w:type="paragraph" w:customStyle="1" w:styleId="63F8AD83998841E3A9B9F537AE3468BD">
    <w:name w:val="63F8AD83998841E3A9B9F537AE3468BD"/>
    <w:rsid w:val="00BE0D27"/>
  </w:style>
  <w:style w:type="paragraph" w:customStyle="1" w:styleId="A5190CF788D84864840B0C14C650ED3F">
    <w:name w:val="A5190CF788D84864840B0C14C650ED3F"/>
    <w:rsid w:val="00BE0D27"/>
  </w:style>
  <w:style w:type="paragraph" w:customStyle="1" w:styleId="598562B0989C410EB19BA18324EF991C">
    <w:name w:val="598562B0989C410EB19BA18324EF991C"/>
    <w:rsid w:val="00BE0D27"/>
  </w:style>
  <w:style w:type="paragraph" w:customStyle="1" w:styleId="31F90F23436443AF8BB99E99350C18B3">
    <w:name w:val="31F90F23436443AF8BB99E99350C18B3"/>
    <w:rsid w:val="00BE0D27"/>
  </w:style>
  <w:style w:type="paragraph" w:customStyle="1" w:styleId="BF815D83007C485BB2B7D92E347E1FA4">
    <w:name w:val="BF815D83007C485BB2B7D92E347E1FA4"/>
    <w:rsid w:val="00BE0D27"/>
  </w:style>
  <w:style w:type="paragraph" w:customStyle="1" w:styleId="A3E4978174FE43C8A78BBA1EE9E843F9">
    <w:name w:val="A3E4978174FE43C8A78BBA1EE9E843F9"/>
    <w:rsid w:val="00BE0D27"/>
  </w:style>
  <w:style w:type="paragraph" w:customStyle="1" w:styleId="BB7E27D9478C40BA88A114CE9A355BA7">
    <w:name w:val="BB7E27D9478C40BA88A114CE9A355BA7"/>
    <w:rsid w:val="00BE0D27"/>
  </w:style>
  <w:style w:type="paragraph" w:customStyle="1" w:styleId="6E6E0DFA80484EE280D72ED902FB99B0">
    <w:name w:val="6E6E0DFA80484EE280D72ED902FB99B0"/>
    <w:rsid w:val="00BE0D27"/>
  </w:style>
  <w:style w:type="paragraph" w:customStyle="1" w:styleId="C63B99A78BC445FAA7A4EEB6F5DB7919">
    <w:name w:val="C63B99A78BC445FAA7A4EEB6F5DB7919"/>
    <w:rsid w:val="00BE0D27"/>
  </w:style>
  <w:style w:type="paragraph" w:customStyle="1" w:styleId="27B3C37BA567416987020E9A8F1949E6">
    <w:name w:val="27B3C37BA567416987020E9A8F1949E6"/>
    <w:rsid w:val="00BE0D27"/>
  </w:style>
  <w:style w:type="paragraph" w:customStyle="1" w:styleId="22D0ED79C10D446A9FB5C6C2FD69EAFC">
    <w:name w:val="22D0ED79C10D446A9FB5C6C2FD69EAFC"/>
    <w:rsid w:val="00BE0D27"/>
  </w:style>
  <w:style w:type="paragraph" w:customStyle="1" w:styleId="50EBD35AA8794D878EA19D4412E842BF">
    <w:name w:val="50EBD35AA8794D878EA19D4412E842BF"/>
    <w:rsid w:val="00BE0D27"/>
  </w:style>
  <w:style w:type="paragraph" w:customStyle="1" w:styleId="54F05EBAE86C46F8A56E32F83DD9026B">
    <w:name w:val="54F05EBAE86C46F8A56E32F83DD9026B"/>
    <w:rsid w:val="00BE0D27"/>
  </w:style>
  <w:style w:type="paragraph" w:customStyle="1" w:styleId="853266BE5B5D453CA0E0F28A9388A058">
    <w:name w:val="853266BE5B5D453CA0E0F28A9388A058"/>
    <w:rsid w:val="00BE0D27"/>
  </w:style>
  <w:style w:type="paragraph" w:customStyle="1" w:styleId="4940372AF0E04B63B5D8FEC36B344688">
    <w:name w:val="4940372AF0E04B63B5D8FEC36B344688"/>
    <w:rsid w:val="00BE0D27"/>
  </w:style>
  <w:style w:type="paragraph" w:customStyle="1" w:styleId="9FC019FF2C1B408289F775CA8010A2ED">
    <w:name w:val="9FC019FF2C1B408289F775CA8010A2ED"/>
    <w:rsid w:val="00BE0D27"/>
  </w:style>
  <w:style w:type="paragraph" w:customStyle="1" w:styleId="1294801228224A31967F926FA49A6DCA">
    <w:name w:val="1294801228224A31967F926FA49A6DCA"/>
    <w:rsid w:val="00BE0D27"/>
  </w:style>
  <w:style w:type="paragraph" w:customStyle="1" w:styleId="DB671976D63C4D4096892F44E7FD2850">
    <w:name w:val="DB671976D63C4D4096892F44E7FD2850"/>
    <w:rsid w:val="00BE0D27"/>
  </w:style>
  <w:style w:type="paragraph" w:customStyle="1" w:styleId="CA1E34F2F201483DA884A10A78145E58">
    <w:name w:val="CA1E34F2F201483DA884A10A78145E58"/>
    <w:rsid w:val="00BE0D27"/>
  </w:style>
  <w:style w:type="paragraph" w:customStyle="1" w:styleId="15DF31A84525479BBD9BAE4A71877991">
    <w:name w:val="15DF31A84525479BBD9BAE4A71877991"/>
    <w:rsid w:val="00BE0D27"/>
  </w:style>
  <w:style w:type="paragraph" w:customStyle="1" w:styleId="D84B721E4A1048608B5D60F023B140EA">
    <w:name w:val="D84B721E4A1048608B5D60F023B140EA"/>
    <w:rsid w:val="00BE0D27"/>
  </w:style>
  <w:style w:type="paragraph" w:customStyle="1" w:styleId="AD955793245A4FECA184D85A3F065E9F">
    <w:name w:val="AD955793245A4FECA184D85A3F065E9F"/>
    <w:rsid w:val="00BE0D27"/>
  </w:style>
  <w:style w:type="paragraph" w:customStyle="1" w:styleId="B4109C8F3CF24A5982DAAF4D8111E107">
    <w:name w:val="B4109C8F3CF24A5982DAAF4D8111E107"/>
    <w:rsid w:val="00BE0D27"/>
  </w:style>
  <w:style w:type="paragraph" w:customStyle="1" w:styleId="D2518516804D465CA14DBF3CBC78B224">
    <w:name w:val="D2518516804D465CA14DBF3CBC78B224"/>
    <w:rsid w:val="00BE0D27"/>
  </w:style>
  <w:style w:type="paragraph" w:customStyle="1" w:styleId="0CFB34191A1B4E409BE04825AD47B7D1">
    <w:name w:val="0CFB34191A1B4E409BE04825AD47B7D1"/>
    <w:rsid w:val="00BE0D27"/>
  </w:style>
  <w:style w:type="paragraph" w:customStyle="1" w:styleId="C6F01A300982403A93BF5745139E5017">
    <w:name w:val="C6F01A300982403A93BF5745139E5017"/>
    <w:rsid w:val="00BE0D27"/>
  </w:style>
  <w:style w:type="paragraph" w:customStyle="1" w:styleId="338CB3FF5F34428E8848B7A149A064AB">
    <w:name w:val="338CB3FF5F34428E8848B7A149A064AB"/>
    <w:rsid w:val="00BE0D27"/>
  </w:style>
  <w:style w:type="paragraph" w:customStyle="1" w:styleId="28927C5552704B83ACBE622DCA4A9F49">
    <w:name w:val="28927C5552704B83ACBE622DCA4A9F49"/>
    <w:rsid w:val="00BE0D27"/>
  </w:style>
  <w:style w:type="paragraph" w:customStyle="1" w:styleId="A7E361BA4D134497AD4659752F7CA12E">
    <w:name w:val="A7E361BA4D134497AD4659752F7CA12E"/>
    <w:rsid w:val="00BE0D27"/>
  </w:style>
  <w:style w:type="paragraph" w:customStyle="1" w:styleId="1DA6B04632D5444097BA2C8A478734D0">
    <w:name w:val="1DA6B04632D5444097BA2C8A478734D0"/>
    <w:rsid w:val="00BE0D27"/>
  </w:style>
  <w:style w:type="paragraph" w:customStyle="1" w:styleId="265A6C0A28574A6FB7EE85557E83A733">
    <w:name w:val="265A6C0A28574A6FB7EE85557E83A733"/>
    <w:rsid w:val="00BE0D27"/>
  </w:style>
  <w:style w:type="paragraph" w:customStyle="1" w:styleId="AD37B3F6511549F1BFFA45B514F4F2D3">
    <w:name w:val="AD37B3F6511549F1BFFA45B514F4F2D3"/>
    <w:rsid w:val="00BE0D27"/>
  </w:style>
  <w:style w:type="paragraph" w:customStyle="1" w:styleId="C6BCB61B159E410997BE1191E42B54E5">
    <w:name w:val="C6BCB61B159E410997BE1191E42B54E5"/>
    <w:rsid w:val="00BE0D27"/>
  </w:style>
  <w:style w:type="paragraph" w:customStyle="1" w:styleId="B926C11E4B37485AA1CD51CFD828589F">
    <w:name w:val="B926C11E4B37485AA1CD51CFD828589F"/>
    <w:rsid w:val="00BE0D27"/>
  </w:style>
  <w:style w:type="paragraph" w:customStyle="1" w:styleId="D45536CB74AB4672B2C67EE286C9AD6B">
    <w:name w:val="D45536CB74AB4672B2C67EE286C9AD6B"/>
    <w:rsid w:val="00BE0D27"/>
  </w:style>
  <w:style w:type="paragraph" w:customStyle="1" w:styleId="96ADCEB531144018809A5452EA8E1C5E">
    <w:name w:val="96ADCEB531144018809A5452EA8E1C5E"/>
    <w:rsid w:val="00BE0D27"/>
  </w:style>
  <w:style w:type="paragraph" w:customStyle="1" w:styleId="C466FD47C63B48DC8797B21C04990547">
    <w:name w:val="C466FD47C63B48DC8797B21C04990547"/>
    <w:rsid w:val="00BE0D27"/>
  </w:style>
  <w:style w:type="paragraph" w:customStyle="1" w:styleId="3CEA9C3EF7A84D03B91067618DC99111">
    <w:name w:val="3CEA9C3EF7A84D03B91067618DC99111"/>
    <w:rsid w:val="00BE0D27"/>
  </w:style>
  <w:style w:type="paragraph" w:customStyle="1" w:styleId="FBBE6B39DE10401FB955016C1F97B7C2">
    <w:name w:val="FBBE6B39DE10401FB955016C1F97B7C2"/>
    <w:rsid w:val="00BE0D27"/>
  </w:style>
  <w:style w:type="paragraph" w:customStyle="1" w:styleId="93D26C3059CF47CAA6F15A19C70DC962">
    <w:name w:val="93D26C3059CF47CAA6F15A19C70DC962"/>
    <w:rsid w:val="00BE0D27"/>
  </w:style>
  <w:style w:type="paragraph" w:customStyle="1" w:styleId="1F4D279024AC445C8803EBC66893B752">
    <w:name w:val="1F4D279024AC445C8803EBC66893B752"/>
    <w:rsid w:val="00BE0D27"/>
  </w:style>
  <w:style w:type="paragraph" w:customStyle="1" w:styleId="0343E8D5DF404A2A8C9DD32AEAD67A88">
    <w:name w:val="0343E8D5DF404A2A8C9DD32AEAD67A88"/>
    <w:rsid w:val="00BE0D27"/>
  </w:style>
  <w:style w:type="paragraph" w:customStyle="1" w:styleId="4E231863367A4DB6906BF908ABDA4C9A">
    <w:name w:val="4E231863367A4DB6906BF908ABDA4C9A"/>
    <w:rsid w:val="00BE0D27"/>
  </w:style>
  <w:style w:type="paragraph" w:customStyle="1" w:styleId="02F50D5689DF4D95A19936414CF96A82">
    <w:name w:val="02F50D5689DF4D95A19936414CF96A82"/>
    <w:rsid w:val="00BE0D27"/>
  </w:style>
  <w:style w:type="paragraph" w:customStyle="1" w:styleId="F9A82C3F698344469EE5AB549830D575">
    <w:name w:val="F9A82C3F698344469EE5AB549830D575"/>
    <w:rsid w:val="00BE0D27"/>
  </w:style>
  <w:style w:type="paragraph" w:customStyle="1" w:styleId="7E1EE7F414C940BBAAAE4A39BC15ECCD">
    <w:name w:val="7E1EE7F414C940BBAAAE4A39BC15ECCD"/>
    <w:rsid w:val="00BE0D27"/>
  </w:style>
  <w:style w:type="paragraph" w:customStyle="1" w:styleId="6CB03CBD35574A59A672D4DA3B675E57">
    <w:name w:val="6CB03CBD35574A59A672D4DA3B675E57"/>
    <w:rsid w:val="00BE0D27"/>
  </w:style>
  <w:style w:type="paragraph" w:customStyle="1" w:styleId="03AE617492C449C0A0BEB048DDF0D1B9">
    <w:name w:val="03AE617492C449C0A0BEB048DDF0D1B9"/>
    <w:rsid w:val="00BE0D27"/>
  </w:style>
  <w:style w:type="paragraph" w:customStyle="1" w:styleId="5525147715354791805E3A887F6A691B">
    <w:name w:val="5525147715354791805E3A887F6A691B"/>
    <w:rsid w:val="00BE0D27"/>
  </w:style>
  <w:style w:type="paragraph" w:customStyle="1" w:styleId="5464ED0D0ABB4FAE86916729BEB7305E">
    <w:name w:val="5464ED0D0ABB4FAE86916729BEB7305E"/>
    <w:rsid w:val="00BE0D27"/>
  </w:style>
  <w:style w:type="paragraph" w:customStyle="1" w:styleId="C2BC508E7BFA4D13814C8ECB0E12ACD4">
    <w:name w:val="C2BC508E7BFA4D13814C8ECB0E12ACD4"/>
    <w:rsid w:val="00BE0D27"/>
  </w:style>
  <w:style w:type="paragraph" w:customStyle="1" w:styleId="8FA1ABCAEAB4410DA2FED692D7F09E1A">
    <w:name w:val="8FA1ABCAEAB4410DA2FED692D7F09E1A"/>
    <w:rsid w:val="00BE0D27"/>
  </w:style>
  <w:style w:type="paragraph" w:customStyle="1" w:styleId="5A50B130AC0645B1B08E637F5918A928">
    <w:name w:val="5A50B130AC0645B1B08E637F5918A928"/>
    <w:rsid w:val="00BE0D27"/>
  </w:style>
  <w:style w:type="paragraph" w:customStyle="1" w:styleId="CAD19FCB21CE43D6AA4983B59CF247AC">
    <w:name w:val="CAD19FCB21CE43D6AA4983B59CF247AC"/>
    <w:rsid w:val="00BE0D27"/>
  </w:style>
  <w:style w:type="paragraph" w:customStyle="1" w:styleId="F9F79DA72DBD400CAFDC3EF93D43E8DC">
    <w:name w:val="F9F79DA72DBD400CAFDC3EF93D43E8DC"/>
    <w:rsid w:val="00BE0D27"/>
  </w:style>
  <w:style w:type="paragraph" w:customStyle="1" w:styleId="401895C64B7B441086F548EF442C44C8">
    <w:name w:val="401895C64B7B441086F548EF442C44C8"/>
    <w:rsid w:val="00BE0D27"/>
  </w:style>
  <w:style w:type="paragraph" w:customStyle="1" w:styleId="758987D6677E4BF09DDC249554627358">
    <w:name w:val="758987D6677E4BF09DDC249554627358"/>
    <w:rsid w:val="00BE0D27"/>
  </w:style>
  <w:style w:type="paragraph" w:customStyle="1" w:styleId="56A8C95063A74EE9AB67A369E8E44A5B">
    <w:name w:val="56A8C95063A74EE9AB67A369E8E44A5B"/>
    <w:rsid w:val="00BE0D27"/>
  </w:style>
  <w:style w:type="paragraph" w:customStyle="1" w:styleId="50EBCD18DC9A43CA9120F6B1E3557723">
    <w:name w:val="50EBCD18DC9A43CA9120F6B1E3557723"/>
    <w:rsid w:val="00BE0D27"/>
  </w:style>
  <w:style w:type="paragraph" w:customStyle="1" w:styleId="2329981B4E19430B966303BB04EDB900">
    <w:name w:val="2329981B4E19430B966303BB04EDB900"/>
    <w:rsid w:val="00BE0D27"/>
  </w:style>
  <w:style w:type="paragraph" w:customStyle="1" w:styleId="A85292C364CE4AFFB966111D368942E4">
    <w:name w:val="A85292C364CE4AFFB966111D368942E4"/>
    <w:rsid w:val="00BE0D27"/>
  </w:style>
  <w:style w:type="paragraph" w:customStyle="1" w:styleId="F0A9CAF787D64688B972262658786017">
    <w:name w:val="F0A9CAF787D64688B972262658786017"/>
    <w:rsid w:val="00BE0D27"/>
  </w:style>
  <w:style w:type="paragraph" w:customStyle="1" w:styleId="866E8B9DC6EC427AAC9C6B6DC00FC275">
    <w:name w:val="866E8B9DC6EC427AAC9C6B6DC00FC275"/>
    <w:rsid w:val="00BE0D27"/>
  </w:style>
  <w:style w:type="paragraph" w:customStyle="1" w:styleId="11A95DC2870349D088881DB587E678C4">
    <w:name w:val="11A95DC2870349D088881DB587E678C4"/>
    <w:rsid w:val="00BE0D27"/>
  </w:style>
  <w:style w:type="paragraph" w:customStyle="1" w:styleId="D3D3E1F2732643349AD90C884E29B7FA">
    <w:name w:val="D3D3E1F2732643349AD90C884E29B7FA"/>
    <w:rsid w:val="00BE0D27"/>
  </w:style>
  <w:style w:type="paragraph" w:customStyle="1" w:styleId="ABA58693A24446A4896962D88E99ED42">
    <w:name w:val="ABA58693A24446A4896962D88E99ED42"/>
    <w:rsid w:val="00BE0D27"/>
  </w:style>
  <w:style w:type="paragraph" w:customStyle="1" w:styleId="2E6242DE1099434E822FE2E0E9F9BF5F">
    <w:name w:val="2E6242DE1099434E822FE2E0E9F9BF5F"/>
    <w:rsid w:val="00BE0D27"/>
  </w:style>
  <w:style w:type="paragraph" w:customStyle="1" w:styleId="CE1D2B504D284CB59E3E2ABDE58E891C">
    <w:name w:val="CE1D2B504D284CB59E3E2ABDE58E891C"/>
    <w:rsid w:val="00BE0D27"/>
  </w:style>
  <w:style w:type="paragraph" w:customStyle="1" w:styleId="EACF99FA136144549B935A136D2BB468">
    <w:name w:val="EACF99FA136144549B935A136D2BB468"/>
    <w:rsid w:val="00BE0D27"/>
  </w:style>
  <w:style w:type="paragraph" w:customStyle="1" w:styleId="C97AD3EC34BF4494A8436A991B931EE9">
    <w:name w:val="C97AD3EC34BF4494A8436A991B931EE9"/>
    <w:rsid w:val="00BE0D27"/>
  </w:style>
  <w:style w:type="paragraph" w:customStyle="1" w:styleId="52539050BA0A4A0D8791FFBA0C3A3A1F">
    <w:name w:val="52539050BA0A4A0D8791FFBA0C3A3A1F"/>
    <w:rsid w:val="00BE0D27"/>
  </w:style>
  <w:style w:type="paragraph" w:customStyle="1" w:styleId="F74A0181423C4DA5A2BFBAA423C36E12">
    <w:name w:val="F74A0181423C4DA5A2BFBAA423C36E12"/>
    <w:rsid w:val="00BE0D27"/>
  </w:style>
  <w:style w:type="paragraph" w:customStyle="1" w:styleId="BC756F4EB2C14F34A978C356FB6D4A08">
    <w:name w:val="BC756F4EB2C14F34A978C356FB6D4A08"/>
    <w:rsid w:val="00BE0D27"/>
  </w:style>
  <w:style w:type="paragraph" w:customStyle="1" w:styleId="C7ECC9EC081E432C977307D738FCB253">
    <w:name w:val="C7ECC9EC081E432C977307D738FCB253"/>
    <w:rsid w:val="00BE0D27"/>
  </w:style>
  <w:style w:type="paragraph" w:customStyle="1" w:styleId="FF155243ECA5421F921BF1BE3C0D3210">
    <w:name w:val="FF155243ECA5421F921BF1BE3C0D3210"/>
    <w:rsid w:val="00BE0D27"/>
  </w:style>
  <w:style w:type="paragraph" w:customStyle="1" w:styleId="408A578222D04FCA96E4D6C40F27B94E">
    <w:name w:val="408A578222D04FCA96E4D6C40F27B94E"/>
    <w:rsid w:val="00BE0D27"/>
  </w:style>
  <w:style w:type="paragraph" w:customStyle="1" w:styleId="3E8E94F4A10D4DED9AC797F62879AA5C">
    <w:name w:val="3E8E94F4A10D4DED9AC797F62879AA5C"/>
    <w:rsid w:val="00BE0D27"/>
  </w:style>
  <w:style w:type="paragraph" w:customStyle="1" w:styleId="DF79C2687DA648218C77835942407F9C">
    <w:name w:val="DF79C2687DA648218C77835942407F9C"/>
    <w:rsid w:val="00BE0D27"/>
  </w:style>
  <w:style w:type="paragraph" w:customStyle="1" w:styleId="72944254A9A54EC79885A34B3A5ADEA1">
    <w:name w:val="72944254A9A54EC79885A34B3A5ADEA1"/>
    <w:rsid w:val="00BE0D27"/>
  </w:style>
  <w:style w:type="paragraph" w:customStyle="1" w:styleId="5D7AB063F8A349DBB0D98696D73A7388">
    <w:name w:val="5D7AB063F8A349DBB0D98696D73A7388"/>
    <w:rsid w:val="00BE0D27"/>
  </w:style>
  <w:style w:type="paragraph" w:customStyle="1" w:styleId="F70ABD76972E42958CDB7286A969876E">
    <w:name w:val="F70ABD76972E42958CDB7286A969876E"/>
    <w:rsid w:val="00BE0D27"/>
  </w:style>
  <w:style w:type="paragraph" w:customStyle="1" w:styleId="9237B4600CC741DD9E9979A0E069CB23">
    <w:name w:val="9237B4600CC741DD9E9979A0E069CB23"/>
    <w:rsid w:val="00BE0D27"/>
  </w:style>
  <w:style w:type="paragraph" w:customStyle="1" w:styleId="9F995600252C42FD8D66A04BB18E5C52">
    <w:name w:val="9F995600252C42FD8D66A04BB18E5C52"/>
    <w:rsid w:val="00BE0D27"/>
  </w:style>
  <w:style w:type="paragraph" w:customStyle="1" w:styleId="9CF4FB0291C94507968ABA421A51A49D">
    <w:name w:val="9CF4FB0291C94507968ABA421A51A49D"/>
    <w:rsid w:val="00BE0D27"/>
  </w:style>
  <w:style w:type="paragraph" w:customStyle="1" w:styleId="37DD5B49441B44E0A12E7DA08894DC5B">
    <w:name w:val="37DD5B49441B44E0A12E7DA08894DC5B"/>
    <w:rsid w:val="00BE0D27"/>
  </w:style>
  <w:style w:type="paragraph" w:customStyle="1" w:styleId="7038370EA91940D8A2929F2204A512E9">
    <w:name w:val="7038370EA91940D8A2929F2204A512E9"/>
    <w:rsid w:val="00BE0D27"/>
  </w:style>
  <w:style w:type="paragraph" w:customStyle="1" w:styleId="34FF854D5D6A48D98DDE481C45D365E0">
    <w:name w:val="34FF854D5D6A48D98DDE481C45D365E0"/>
    <w:rsid w:val="00BE0D27"/>
  </w:style>
  <w:style w:type="paragraph" w:customStyle="1" w:styleId="3739BFD1344F4592A9C584E5F3E31017">
    <w:name w:val="3739BFD1344F4592A9C584E5F3E31017"/>
    <w:rsid w:val="00BE0D27"/>
  </w:style>
  <w:style w:type="paragraph" w:customStyle="1" w:styleId="E10C29A824574AFFA466C1DD50B35B97">
    <w:name w:val="E10C29A824574AFFA466C1DD50B35B97"/>
    <w:rsid w:val="00BE0D27"/>
  </w:style>
  <w:style w:type="paragraph" w:customStyle="1" w:styleId="9F0A26FBC31844889EC69664ACF1342D">
    <w:name w:val="9F0A26FBC31844889EC69664ACF1342D"/>
    <w:rsid w:val="00BE0D27"/>
  </w:style>
  <w:style w:type="paragraph" w:customStyle="1" w:styleId="10A35ED9D22B45CCA9B14EFDAEB5F596">
    <w:name w:val="10A35ED9D22B45CCA9B14EFDAEB5F596"/>
    <w:rsid w:val="00BE0D27"/>
  </w:style>
  <w:style w:type="paragraph" w:customStyle="1" w:styleId="02DF4A3035A943E7B019E359F225C5E1">
    <w:name w:val="02DF4A3035A943E7B019E359F225C5E1"/>
    <w:rsid w:val="00BE0D27"/>
  </w:style>
  <w:style w:type="paragraph" w:customStyle="1" w:styleId="909076DEAF004121B41BCAA2DCFDAA3D">
    <w:name w:val="909076DEAF004121B41BCAA2DCFDAA3D"/>
    <w:rsid w:val="00BE0D27"/>
  </w:style>
  <w:style w:type="paragraph" w:customStyle="1" w:styleId="B93E8D89383242A29A5D7A3404F6E1E5">
    <w:name w:val="B93E8D89383242A29A5D7A3404F6E1E5"/>
    <w:rsid w:val="00BE0D27"/>
  </w:style>
  <w:style w:type="paragraph" w:customStyle="1" w:styleId="636A091C5DD84680BF80D72F0C0A9A48">
    <w:name w:val="636A091C5DD84680BF80D72F0C0A9A48"/>
    <w:rsid w:val="00BE0D27"/>
  </w:style>
  <w:style w:type="paragraph" w:customStyle="1" w:styleId="3BEB5D4CC96C455CA7A4DD033B01B9E3">
    <w:name w:val="3BEB5D4CC96C455CA7A4DD033B01B9E3"/>
    <w:rsid w:val="00BE0D27"/>
  </w:style>
  <w:style w:type="paragraph" w:customStyle="1" w:styleId="9967FB97BB6A44AAB8E461127C6CB232">
    <w:name w:val="9967FB97BB6A44AAB8E461127C6CB232"/>
    <w:rsid w:val="00BE0D27"/>
  </w:style>
  <w:style w:type="paragraph" w:customStyle="1" w:styleId="F3221584B08B4E9695200ADECA244C35">
    <w:name w:val="F3221584B08B4E9695200ADECA244C35"/>
    <w:rsid w:val="00BE0D27"/>
  </w:style>
  <w:style w:type="paragraph" w:customStyle="1" w:styleId="913951927FAC4632A1635CB26CF80725">
    <w:name w:val="913951927FAC4632A1635CB26CF80725"/>
    <w:rsid w:val="00BE0D27"/>
  </w:style>
  <w:style w:type="paragraph" w:customStyle="1" w:styleId="877D699EDBC04934B1C621F530B403C9">
    <w:name w:val="877D699EDBC04934B1C621F530B403C9"/>
    <w:rsid w:val="00BE0D27"/>
  </w:style>
  <w:style w:type="paragraph" w:customStyle="1" w:styleId="590C4CD1F7664DD192B5EEC2A0F76789">
    <w:name w:val="590C4CD1F7664DD192B5EEC2A0F76789"/>
    <w:rsid w:val="00BE0D27"/>
  </w:style>
  <w:style w:type="paragraph" w:customStyle="1" w:styleId="A0F9F5719CDB4925A7B4E8941A108E4E">
    <w:name w:val="A0F9F5719CDB4925A7B4E8941A108E4E"/>
    <w:rsid w:val="00BE0D27"/>
  </w:style>
  <w:style w:type="paragraph" w:customStyle="1" w:styleId="77E001E7A3284F10AE164195B487F0A8">
    <w:name w:val="77E001E7A3284F10AE164195B487F0A8"/>
    <w:rsid w:val="00BE0D27"/>
  </w:style>
  <w:style w:type="paragraph" w:customStyle="1" w:styleId="AD42790805094BDA8623CFBDFBFE395D">
    <w:name w:val="AD42790805094BDA8623CFBDFBFE395D"/>
    <w:rsid w:val="00BE0D27"/>
  </w:style>
  <w:style w:type="paragraph" w:customStyle="1" w:styleId="CBE2D0B97BDD458A9E02F0F94C1AB146">
    <w:name w:val="CBE2D0B97BDD458A9E02F0F94C1AB146"/>
    <w:rsid w:val="00BE0D27"/>
  </w:style>
  <w:style w:type="paragraph" w:customStyle="1" w:styleId="AFF7235835D64047B29330DFCB4CC0C5">
    <w:name w:val="AFF7235835D64047B29330DFCB4CC0C5"/>
    <w:rsid w:val="00BE0D27"/>
  </w:style>
  <w:style w:type="paragraph" w:customStyle="1" w:styleId="A9387248E3C4491E8EC24115C36019E5">
    <w:name w:val="A9387248E3C4491E8EC24115C36019E5"/>
    <w:rsid w:val="00BE0D27"/>
  </w:style>
  <w:style w:type="paragraph" w:customStyle="1" w:styleId="27C7735822094151987882600C634427">
    <w:name w:val="27C7735822094151987882600C634427"/>
    <w:rsid w:val="00BE0D27"/>
  </w:style>
  <w:style w:type="paragraph" w:customStyle="1" w:styleId="7721A68DE3FB46EAA872B647CE1C0A22">
    <w:name w:val="7721A68DE3FB46EAA872B647CE1C0A22"/>
    <w:rsid w:val="00BE0D27"/>
  </w:style>
  <w:style w:type="paragraph" w:customStyle="1" w:styleId="0B8E26DFF9F74C92AC148586B010A3EE">
    <w:name w:val="0B8E26DFF9F74C92AC148586B010A3EE"/>
    <w:rsid w:val="00BE0D27"/>
  </w:style>
  <w:style w:type="paragraph" w:customStyle="1" w:styleId="CE45E055AB144A328FED0C4F21ABD9D7">
    <w:name w:val="CE45E055AB144A328FED0C4F21ABD9D7"/>
    <w:rsid w:val="00BE0D27"/>
  </w:style>
  <w:style w:type="paragraph" w:customStyle="1" w:styleId="58B2B28534F147B5B4C50BDB8B8F5ED1">
    <w:name w:val="58B2B28534F147B5B4C50BDB8B8F5ED1"/>
    <w:rsid w:val="00BE0D27"/>
  </w:style>
  <w:style w:type="paragraph" w:customStyle="1" w:styleId="8398ADEB61864183BAE5B124A596DDB9">
    <w:name w:val="8398ADEB61864183BAE5B124A596DDB9"/>
    <w:rsid w:val="00BE0D27"/>
  </w:style>
  <w:style w:type="paragraph" w:customStyle="1" w:styleId="B454D4B8C3B146468D9FC7CB7E18C161">
    <w:name w:val="B454D4B8C3B146468D9FC7CB7E18C161"/>
    <w:rsid w:val="00BE0D27"/>
  </w:style>
  <w:style w:type="paragraph" w:customStyle="1" w:styleId="7FF75D04259C4695A4F3A976594AB7E3">
    <w:name w:val="7FF75D04259C4695A4F3A976594AB7E3"/>
    <w:rsid w:val="00BE0D27"/>
  </w:style>
  <w:style w:type="paragraph" w:customStyle="1" w:styleId="37B2F07E4DFA4AA5B5420872F7A54F23">
    <w:name w:val="37B2F07E4DFA4AA5B5420872F7A54F23"/>
    <w:rsid w:val="00BE0D27"/>
  </w:style>
  <w:style w:type="paragraph" w:customStyle="1" w:styleId="37A837FD776143448845D591B775DCA6">
    <w:name w:val="37A837FD776143448845D591B775DCA6"/>
    <w:rsid w:val="00BE0D27"/>
  </w:style>
  <w:style w:type="paragraph" w:customStyle="1" w:styleId="548E6511836F45AFAB60BBB7E9444CC1">
    <w:name w:val="548E6511836F45AFAB60BBB7E9444CC1"/>
    <w:rsid w:val="00BE0D27"/>
  </w:style>
  <w:style w:type="paragraph" w:customStyle="1" w:styleId="2643EB49132146BB9FD662832DAECA23">
    <w:name w:val="2643EB49132146BB9FD662832DAECA23"/>
    <w:rsid w:val="00BE0D27"/>
  </w:style>
  <w:style w:type="paragraph" w:customStyle="1" w:styleId="E86D9BA63C234017B90592115EC97279">
    <w:name w:val="E86D9BA63C234017B90592115EC97279"/>
    <w:rsid w:val="00BE0D27"/>
  </w:style>
  <w:style w:type="paragraph" w:customStyle="1" w:styleId="4F1085BFC2844F40B58BB152CCC2665A">
    <w:name w:val="4F1085BFC2844F40B58BB152CCC2665A"/>
    <w:rsid w:val="00BE0D27"/>
  </w:style>
  <w:style w:type="paragraph" w:customStyle="1" w:styleId="7799AF8019C349FBAF02CDB4B243D9A5">
    <w:name w:val="7799AF8019C349FBAF02CDB4B243D9A5"/>
    <w:rsid w:val="00BE0D27"/>
  </w:style>
  <w:style w:type="paragraph" w:customStyle="1" w:styleId="1B3F110DFB1C4BCEBFC9D8123E3819D7">
    <w:name w:val="1B3F110DFB1C4BCEBFC9D8123E3819D7"/>
    <w:rsid w:val="00BE0D27"/>
  </w:style>
  <w:style w:type="paragraph" w:customStyle="1" w:styleId="FC235BD839044E73AF6A4E731189F5A4">
    <w:name w:val="FC235BD839044E73AF6A4E731189F5A4"/>
    <w:rsid w:val="00BE0D27"/>
  </w:style>
  <w:style w:type="paragraph" w:customStyle="1" w:styleId="AB2BACD1C3FA47DAA57C37362BA39433">
    <w:name w:val="AB2BACD1C3FA47DAA57C37362BA39433"/>
    <w:rsid w:val="00BE0D27"/>
  </w:style>
  <w:style w:type="paragraph" w:customStyle="1" w:styleId="B3B4A2676DC44A68B0B6641FA37B5E6C">
    <w:name w:val="B3B4A2676DC44A68B0B6641FA37B5E6C"/>
    <w:rsid w:val="00BE0D27"/>
  </w:style>
  <w:style w:type="paragraph" w:customStyle="1" w:styleId="F4523CD334C04EB49D65E6A438F73E89">
    <w:name w:val="F4523CD334C04EB49D65E6A438F73E89"/>
    <w:rsid w:val="00BE0D27"/>
  </w:style>
  <w:style w:type="paragraph" w:customStyle="1" w:styleId="7FE13F4E784C43659D15B947AE67B7D2">
    <w:name w:val="7FE13F4E784C43659D15B947AE67B7D2"/>
    <w:rsid w:val="00BE0D27"/>
  </w:style>
  <w:style w:type="paragraph" w:customStyle="1" w:styleId="334B914C9E5B4687849EE71DEC5CA8DE">
    <w:name w:val="334B914C9E5B4687849EE71DEC5CA8DE"/>
    <w:rsid w:val="00BE0D27"/>
  </w:style>
  <w:style w:type="paragraph" w:customStyle="1" w:styleId="788E0CF38ED6457F9226034A1143205E">
    <w:name w:val="788E0CF38ED6457F9226034A1143205E"/>
    <w:rsid w:val="00BE0D27"/>
  </w:style>
  <w:style w:type="paragraph" w:customStyle="1" w:styleId="D1E519007705450EAF0C87F69B5DBA55">
    <w:name w:val="D1E519007705450EAF0C87F69B5DBA55"/>
    <w:rsid w:val="00BE0D27"/>
  </w:style>
  <w:style w:type="paragraph" w:customStyle="1" w:styleId="8656B7137CCD46D6B731DF382EE2C066">
    <w:name w:val="8656B7137CCD46D6B731DF382EE2C066"/>
    <w:rsid w:val="00BE0D27"/>
  </w:style>
  <w:style w:type="paragraph" w:customStyle="1" w:styleId="147A9700F9BA471AB62891CA7D1A636E">
    <w:name w:val="147A9700F9BA471AB62891CA7D1A636E"/>
    <w:rsid w:val="00BE0D27"/>
  </w:style>
  <w:style w:type="paragraph" w:customStyle="1" w:styleId="42B9F4DAF0D040E683AE0FDF40C034C8">
    <w:name w:val="42B9F4DAF0D040E683AE0FDF40C034C8"/>
    <w:rsid w:val="00BE0D27"/>
  </w:style>
  <w:style w:type="paragraph" w:customStyle="1" w:styleId="9222A9225C454BFBB0741104FF47B684">
    <w:name w:val="9222A9225C454BFBB0741104FF47B684"/>
    <w:rsid w:val="00BE0D27"/>
  </w:style>
  <w:style w:type="paragraph" w:customStyle="1" w:styleId="30FDD7AFBEEE4C5BBD92559DF3536258">
    <w:name w:val="30FDD7AFBEEE4C5BBD92559DF3536258"/>
    <w:rsid w:val="00BE0D27"/>
  </w:style>
  <w:style w:type="paragraph" w:customStyle="1" w:styleId="DB47811C908D4F75BC6DE8BC25FF9150">
    <w:name w:val="DB47811C908D4F75BC6DE8BC25FF9150"/>
    <w:rsid w:val="00BE0D27"/>
  </w:style>
  <w:style w:type="paragraph" w:customStyle="1" w:styleId="DEB6628EAEC8448899578EB6DF82FD73">
    <w:name w:val="DEB6628EAEC8448899578EB6DF82FD73"/>
    <w:rsid w:val="00BE0D27"/>
  </w:style>
  <w:style w:type="paragraph" w:customStyle="1" w:styleId="2B5EBF995285470A98E45CADC850C57A">
    <w:name w:val="2B5EBF995285470A98E45CADC850C57A"/>
    <w:rsid w:val="00BE0D27"/>
  </w:style>
  <w:style w:type="paragraph" w:customStyle="1" w:styleId="6DCCFAEF93B94619B7AD63B7404C88AB">
    <w:name w:val="6DCCFAEF93B94619B7AD63B7404C88AB"/>
    <w:rsid w:val="00BE0D27"/>
  </w:style>
  <w:style w:type="paragraph" w:customStyle="1" w:styleId="5CB8D6CBBC7E4317834AACCB311A9C67">
    <w:name w:val="5CB8D6CBBC7E4317834AACCB311A9C67"/>
    <w:rsid w:val="00BE0D27"/>
  </w:style>
  <w:style w:type="paragraph" w:customStyle="1" w:styleId="FBF291C1A4DF4DA7AB00EAA2B13D205F">
    <w:name w:val="FBF291C1A4DF4DA7AB00EAA2B13D205F"/>
    <w:rsid w:val="00BE0D27"/>
  </w:style>
  <w:style w:type="paragraph" w:customStyle="1" w:styleId="D336A35AFDF244DCB2905DBB67C595CD">
    <w:name w:val="D336A35AFDF244DCB2905DBB67C595CD"/>
    <w:rsid w:val="00BE0D27"/>
  </w:style>
  <w:style w:type="paragraph" w:customStyle="1" w:styleId="2E90161503F94A4EBD53E381E0FC2402">
    <w:name w:val="2E90161503F94A4EBD53E381E0FC2402"/>
    <w:rsid w:val="00BE0D27"/>
  </w:style>
  <w:style w:type="paragraph" w:customStyle="1" w:styleId="16D15DF51A4F47B1BB8DD1BBF2ED9385">
    <w:name w:val="16D15DF51A4F47B1BB8DD1BBF2ED9385"/>
    <w:rsid w:val="00BE0D27"/>
  </w:style>
  <w:style w:type="paragraph" w:customStyle="1" w:styleId="E20867067FEA487D93ECB4D08EBAFFFD">
    <w:name w:val="E20867067FEA487D93ECB4D08EBAFFFD"/>
    <w:rsid w:val="00BE0D27"/>
  </w:style>
  <w:style w:type="paragraph" w:customStyle="1" w:styleId="6E3912CF286F42D4966EB95AFD713947">
    <w:name w:val="6E3912CF286F42D4966EB95AFD713947"/>
    <w:rsid w:val="00BE0D27"/>
  </w:style>
  <w:style w:type="paragraph" w:customStyle="1" w:styleId="2E9AC24573F247E08C3B145129658296">
    <w:name w:val="2E9AC24573F247E08C3B145129658296"/>
    <w:rsid w:val="00BE0D27"/>
  </w:style>
  <w:style w:type="paragraph" w:customStyle="1" w:styleId="624F9A4FD4C541208A0EC099B0DDBDAF">
    <w:name w:val="624F9A4FD4C541208A0EC099B0DDBDAF"/>
    <w:rsid w:val="00BE0D27"/>
  </w:style>
  <w:style w:type="paragraph" w:customStyle="1" w:styleId="87052BBDA25F41CA991CB06217B71EAA">
    <w:name w:val="87052BBDA25F41CA991CB06217B71EAA"/>
    <w:rsid w:val="00BE0D27"/>
  </w:style>
  <w:style w:type="paragraph" w:customStyle="1" w:styleId="93C8C2D980524472BF07CB74218FBAF4">
    <w:name w:val="93C8C2D980524472BF07CB74218FBAF4"/>
    <w:rsid w:val="00BE0D27"/>
  </w:style>
  <w:style w:type="paragraph" w:customStyle="1" w:styleId="6A604AEF5B414A7DB7D682D339CC4FE2">
    <w:name w:val="6A604AEF5B414A7DB7D682D339CC4FE2"/>
    <w:rsid w:val="00BE0D27"/>
  </w:style>
  <w:style w:type="paragraph" w:customStyle="1" w:styleId="40AAA77322AD47208F1A70118729C8A3">
    <w:name w:val="40AAA77322AD47208F1A70118729C8A3"/>
    <w:rsid w:val="00BE0D27"/>
  </w:style>
  <w:style w:type="paragraph" w:customStyle="1" w:styleId="83C61968F17A4CC3B701D4921FA5ABCC">
    <w:name w:val="83C61968F17A4CC3B701D4921FA5ABCC"/>
    <w:rsid w:val="00BE0D27"/>
  </w:style>
  <w:style w:type="paragraph" w:customStyle="1" w:styleId="A1A8D7F0690E4BF9829E17DA7C66026F">
    <w:name w:val="A1A8D7F0690E4BF9829E17DA7C66026F"/>
    <w:rsid w:val="00BE0D27"/>
  </w:style>
  <w:style w:type="paragraph" w:customStyle="1" w:styleId="9D74C119A9B3466CA27345E901875E38">
    <w:name w:val="9D74C119A9B3466CA27345E901875E38"/>
    <w:rsid w:val="00BE0D27"/>
  </w:style>
  <w:style w:type="paragraph" w:customStyle="1" w:styleId="2B3B64BAEEBF4C87B8424F3A4AEA3893">
    <w:name w:val="2B3B64BAEEBF4C87B8424F3A4AEA3893"/>
    <w:rsid w:val="00BE0D27"/>
  </w:style>
  <w:style w:type="paragraph" w:customStyle="1" w:styleId="816D09691130413A8412C4B7F88BAD0B">
    <w:name w:val="816D09691130413A8412C4B7F88BAD0B"/>
    <w:rsid w:val="00BE0D27"/>
  </w:style>
  <w:style w:type="paragraph" w:customStyle="1" w:styleId="C5925E717486483BB5E874382A02CB3E">
    <w:name w:val="C5925E717486483BB5E874382A02CB3E"/>
    <w:rsid w:val="00BE0D27"/>
  </w:style>
  <w:style w:type="paragraph" w:customStyle="1" w:styleId="5CD59AED388B4659923F72D6B8CFBF6E">
    <w:name w:val="5CD59AED388B4659923F72D6B8CFBF6E"/>
    <w:rsid w:val="00BE0D27"/>
  </w:style>
  <w:style w:type="paragraph" w:customStyle="1" w:styleId="84BE5E16C8294DB8906818AC49DEC95F">
    <w:name w:val="84BE5E16C8294DB8906818AC49DEC95F"/>
    <w:rsid w:val="00BE0D27"/>
  </w:style>
  <w:style w:type="paragraph" w:customStyle="1" w:styleId="DA678BD79E214A2686A1743AEE48FA77">
    <w:name w:val="DA678BD79E214A2686A1743AEE48FA77"/>
    <w:rsid w:val="00BE0D27"/>
  </w:style>
  <w:style w:type="paragraph" w:customStyle="1" w:styleId="00AD37040A1C4D1B8691DBD515E1B18D">
    <w:name w:val="00AD37040A1C4D1B8691DBD515E1B18D"/>
    <w:rsid w:val="00BE0D27"/>
  </w:style>
  <w:style w:type="paragraph" w:customStyle="1" w:styleId="B2A4B8F22498422B80F697370606C974">
    <w:name w:val="B2A4B8F22498422B80F697370606C974"/>
    <w:rsid w:val="00BE0D27"/>
  </w:style>
  <w:style w:type="paragraph" w:customStyle="1" w:styleId="C0EFC3795DB241FB9A92E4271091330A">
    <w:name w:val="C0EFC3795DB241FB9A92E4271091330A"/>
    <w:rsid w:val="00BE0D27"/>
  </w:style>
  <w:style w:type="paragraph" w:customStyle="1" w:styleId="A93D88EF1B624D079749F5B23C0977F7">
    <w:name w:val="A93D88EF1B624D079749F5B23C0977F7"/>
    <w:rsid w:val="00BE0D27"/>
  </w:style>
  <w:style w:type="paragraph" w:customStyle="1" w:styleId="FC97C75BFC21488EA14FB4119A065FBC">
    <w:name w:val="FC97C75BFC21488EA14FB4119A065FBC"/>
    <w:rsid w:val="00BE0D27"/>
  </w:style>
  <w:style w:type="paragraph" w:customStyle="1" w:styleId="69DC665715E64323A69B2F0A00BB1CF5">
    <w:name w:val="69DC665715E64323A69B2F0A00BB1CF5"/>
    <w:rsid w:val="00BE0D27"/>
  </w:style>
  <w:style w:type="paragraph" w:customStyle="1" w:styleId="769A87FAA3C146F696163EEE55B641BF">
    <w:name w:val="769A87FAA3C146F696163EEE55B641BF"/>
    <w:rsid w:val="00BE0D27"/>
  </w:style>
  <w:style w:type="paragraph" w:customStyle="1" w:styleId="548C5DF1B9C84388AD60A7A9EE34D5EF">
    <w:name w:val="548C5DF1B9C84388AD60A7A9EE34D5EF"/>
    <w:rsid w:val="00BE0D27"/>
  </w:style>
  <w:style w:type="paragraph" w:customStyle="1" w:styleId="1177999ACBDA48B6A20DF3E3D5D0870F">
    <w:name w:val="1177999ACBDA48B6A20DF3E3D5D0870F"/>
    <w:rsid w:val="00BE0D27"/>
  </w:style>
  <w:style w:type="paragraph" w:customStyle="1" w:styleId="4C28D636B03F44A5A1D2025BD3A28A63">
    <w:name w:val="4C28D636B03F44A5A1D2025BD3A28A63"/>
    <w:rsid w:val="00BE0D27"/>
  </w:style>
  <w:style w:type="paragraph" w:customStyle="1" w:styleId="2B90C5404ED849C4BB1AB0340403713E">
    <w:name w:val="2B90C5404ED849C4BB1AB0340403713E"/>
    <w:rsid w:val="00BE0D27"/>
  </w:style>
  <w:style w:type="paragraph" w:customStyle="1" w:styleId="5DA7A08985B14C1E8BB52C67915695CB">
    <w:name w:val="5DA7A08985B14C1E8BB52C67915695CB"/>
    <w:rsid w:val="00BE0D27"/>
  </w:style>
  <w:style w:type="paragraph" w:customStyle="1" w:styleId="2E174D57F93D4648B7B26D57D3FD8D03">
    <w:name w:val="2E174D57F93D4648B7B26D57D3FD8D03"/>
    <w:rsid w:val="00BE0D27"/>
  </w:style>
  <w:style w:type="paragraph" w:customStyle="1" w:styleId="CBD3DAFA44D849E58E997000504D3B07">
    <w:name w:val="CBD3DAFA44D849E58E997000504D3B07"/>
    <w:rsid w:val="00BE0D27"/>
  </w:style>
  <w:style w:type="paragraph" w:customStyle="1" w:styleId="F4E21F0CB2294DFCAE18A6FCA55FDB65">
    <w:name w:val="F4E21F0CB2294DFCAE18A6FCA55FDB65"/>
    <w:rsid w:val="00BE0D27"/>
  </w:style>
  <w:style w:type="paragraph" w:customStyle="1" w:styleId="4573BEBF109A4968B14E128241F78068">
    <w:name w:val="4573BEBF109A4968B14E128241F78068"/>
    <w:rsid w:val="00BE0D27"/>
  </w:style>
  <w:style w:type="paragraph" w:customStyle="1" w:styleId="5FE835A2BA464ADC88AEFF517F3D31A6">
    <w:name w:val="5FE835A2BA464ADC88AEFF517F3D31A6"/>
    <w:rsid w:val="00BE0D27"/>
  </w:style>
  <w:style w:type="paragraph" w:customStyle="1" w:styleId="BA4123EA1CF848518748E0B5B2A92C87">
    <w:name w:val="BA4123EA1CF848518748E0B5B2A92C87"/>
    <w:rsid w:val="00BE0D27"/>
  </w:style>
  <w:style w:type="paragraph" w:customStyle="1" w:styleId="0872CC831FE8448F855556CCB8563CB4">
    <w:name w:val="0872CC831FE8448F855556CCB8563CB4"/>
    <w:rsid w:val="00BE0D27"/>
  </w:style>
  <w:style w:type="paragraph" w:customStyle="1" w:styleId="FBD3B34B3D434A8CAC18A9B40FBB145B">
    <w:name w:val="FBD3B34B3D434A8CAC18A9B40FBB145B"/>
    <w:rsid w:val="00BE0D27"/>
  </w:style>
  <w:style w:type="paragraph" w:customStyle="1" w:styleId="27917D9A26A849E7AF33E68EB97B516C">
    <w:name w:val="27917D9A26A849E7AF33E68EB97B516C"/>
    <w:rsid w:val="00BE0D27"/>
  </w:style>
  <w:style w:type="paragraph" w:customStyle="1" w:styleId="561C480D0B704ED69E6226F459D5A2DC">
    <w:name w:val="561C480D0B704ED69E6226F459D5A2DC"/>
    <w:rsid w:val="00BE0D27"/>
  </w:style>
  <w:style w:type="paragraph" w:customStyle="1" w:styleId="667CCD1E75584A108D69D79A512B2075">
    <w:name w:val="667CCD1E75584A108D69D79A512B2075"/>
    <w:rsid w:val="00BE0D27"/>
  </w:style>
  <w:style w:type="paragraph" w:customStyle="1" w:styleId="42676D2830E04EFEBC79AF8CA7F35EAA">
    <w:name w:val="42676D2830E04EFEBC79AF8CA7F35EAA"/>
    <w:rsid w:val="00BE0D27"/>
  </w:style>
  <w:style w:type="paragraph" w:customStyle="1" w:styleId="74947655AA8A4DDCA7859730213988FE">
    <w:name w:val="74947655AA8A4DDCA7859730213988FE"/>
    <w:rsid w:val="00BE0D27"/>
  </w:style>
  <w:style w:type="paragraph" w:customStyle="1" w:styleId="806ADA3E35D94A69BDB148145FF42E71">
    <w:name w:val="806ADA3E35D94A69BDB148145FF42E71"/>
    <w:rsid w:val="00BE0D27"/>
  </w:style>
  <w:style w:type="paragraph" w:customStyle="1" w:styleId="BAF5511F545342A499602C9EE136D100">
    <w:name w:val="BAF5511F545342A499602C9EE136D100"/>
    <w:rsid w:val="00BE0D27"/>
  </w:style>
  <w:style w:type="paragraph" w:customStyle="1" w:styleId="0A800659684E4072BF5557B76A9ABAC7">
    <w:name w:val="0A800659684E4072BF5557B76A9ABAC7"/>
    <w:rsid w:val="00BE0D27"/>
  </w:style>
  <w:style w:type="paragraph" w:customStyle="1" w:styleId="59D60CDEB0AF40BD9E7AD3CE560D65D6">
    <w:name w:val="59D60CDEB0AF40BD9E7AD3CE560D65D6"/>
    <w:rsid w:val="00BE0D27"/>
  </w:style>
  <w:style w:type="paragraph" w:customStyle="1" w:styleId="9D20D6C221D541A78475CE9AC81D08E7">
    <w:name w:val="9D20D6C221D541A78475CE9AC81D08E7"/>
    <w:rsid w:val="00BE0D27"/>
  </w:style>
  <w:style w:type="paragraph" w:customStyle="1" w:styleId="7ABF443BF21C4AFC8D86FB24D07359E3">
    <w:name w:val="7ABF443BF21C4AFC8D86FB24D07359E3"/>
    <w:rsid w:val="00BE0D27"/>
  </w:style>
  <w:style w:type="paragraph" w:customStyle="1" w:styleId="F5D473B5AECA4A85B5B3BC697D299CC0">
    <w:name w:val="F5D473B5AECA4A85B5B3BC697D299CC0"/>
    <w:rsid w:val="00BE0D27"/>
  </w:style>
  <w:style w:type="paragraph" w:customStyle="1" w:styleId="523E98378854471AA56A8D4B358B48B9">
    <w:name w:val="523E98378854471AA56A8D4B358B48B9"/>
    <w:rsid w:val="00BE0D27"/>
  </w:style>
  <w:style w:type="paragraph" w:customStyle="1" w:styleId="F13CC8B3905847839E7F1DD3FA966B3E">
    <w:name w:val="F13CC8B3905847839E7F1DD3FA966B3E"/>
    <w:rsid w:val="00BE0D27"/>
  </w:style>
  <w:style w:type="paragraph" w:customStyle="1" w:styleId="FF0DA1C971854210BC09B927832AF0BE">
    <w:name w:val="FF0DA1C971854210BC09B927832AF0BE"/>
    <w:rsid w:val="00BE0D27"/>
  </w:style>
  <w:style w:type="paragraph" w:customStyle="1" w:styleId="BF1308D563FF46F1BA5966CF1283EE62">
    <w:name w:val="BF1308D563FF46F1BA5966CF1283EE62"/>
    <w:rsid w:val="00BE0D27"/>
  </w:style>
  <w:style w:type="paragraph" w:customStyle="1" w:styleId="D941AFA23096488A948B63DD22175293">
    <w:name w:val="D941AFA23096488A948B63DD22175293"/>
    <w:rsid w:val="00BE0D27"/>
  </w:style>
  <w:style w:type="paragraph" w:customStyle="1" w:styleId="23B769E6405945F69FDCF37DC9B71B6A">
    <w:name w:val="23B769E6405945F69FDCF37DC9B71B6A"/>
    <w:rsid w:val="00BE0D27"/>
  </w:style>
  <w:style w:type="paragraph" w:customStyle="1" w:styleId="3C9DF701B0CD4848B7552F445D3BC075">
    <w:name w:val="3C9DF701B0CD4848B7552F445D3BC075"/>
    <w:rsid w:val="00BE0D27"/>
  </w:style>
  <w:style w:type="paragraph" w:customStyle="1" w:styleId="44BDE32392194A8D90E3783CCEA89695">
    <w:name w:val="44BDE32392194A8D90E3783CCEA89695"/>
    <w:rsid w:val="00BE0D27"/>
  </w:style>
  <w:style w:type="paragraph" w:customStyle="1" w:styleId="EA05278747F446AE99EA2EEFCFC5694D">
    <w:name w:val="EA05278747F446AE99EA2EEFCFC5694D"/>
    <w:rsid w:val="00BE0D27"/>
  </w:style>
  <w:style w:type="paragraph" w:customStyle="1" w:styleId="7D4F1E6E8C8D455D9E5C830683711A89">
    <w:name w:val="7D4F1E6E8C8D455D9E5C830683711A89"/>
    <w:rsid w:val="00BE0D27"/>
  </w:style>
  <w:style w:type="paragraph" w:customStyle="1" w:styleId="B32A8FA80E414544A832B8A739A1DD43">
    <w:name w:val="B32A8FA80E414544A832B8A739A1DD43"/>
    <w:rsid w:val="00BE0D27"/>
  </w:style>
  <w:style w:type="paragraph" w:customStyle="1" w:styleId="7862CCE39D9B4F48A156730AC697D3D6">
    <w:name w:val="7862CCE39D9B4F48A156730AC697D3D6"/>
    <w:rsid w:val="00BE0D27"/>
  </w:style>
  <w:style w:type="paragraph" w:customStyle="1" w:styleId="1AB8C8FE333A45BCB4A5A44FAEA259DA">
    <w:name w:val="1AB8C8FE333A45BCB4A5A44FAEA259DA"/>
    <w:rsid w:val="00BE0D27"/>
  </w:style>
  <w:style w:type="paragraph" w:customStyle="1" w:styleId="C93B462D5A1E4E88A615967E775774F8">
    <w:name w:val="C93B462D5A1E4E88A615967E775774F8"/>
    <w:rsid w:val="00BE0D27"/>
  </w:style>
  <w:style w:type="paragraph" w:customStyle="1" w:styleId="C7D10E35C7B74CD7BEECBE26A31378AB">
    <w:name w:val="C7D10E35C7B74CD7BEECBE26A31378AB"/>
    <w:rsid w:val="00BE0D27"/>
  </w:style>
  <w:style w:type="paragraph" w:customStyle="1" w:styleId="2DB6D741B0B147ECA497529863BF94CE">
    <w:name w:val="2DB6D741B0B147ECA497529863BF94CE"/>
    <w:rsid w:val="00BE0D27"/>
  </w:style>
  <w:style w:type="paragraph" w:customStyle="1" w:styleId="6033B9405BA24A13978ABD0431EC2BA9">
    <w:name w:val="6033B9405BA24A13978ABD0431EC2BA9"/>
    <w:rsid w:val="00BE0D27"/>
  </w:style>
  <w:style w:type="paragraph" w:customStyle="1" w:styleId="36B2D3E5BD564F1CAF4CF386DD5D1FDD">
    <w:name w:val="36B2D3E5BD564F1CAF4CF386DD5D1FDD"/>
    <w:rsid w:val="00BE0D27"/>
  </w:style>
  <w:style w:type="paragraph" w:customStyle="1" w:styleId="26C276FA3BBE45658DF07B41485B3295">
    <w:name w:val="26C276FA3BBE45658DF07B41485B3295"/>
    <w:rsid w:val="00BE0D27"/>
  </w:style>
  <w:style w:type="paragraph" w:customStyle="1" w:styleId="9A8AEF1CFE134EE6B03CA35AE9099F29">
    <w:name w:val="9A8AEF1CFE134EE6B03CA35AE9099F29"/>
    <w:rsid w:val="00BE0D27"/>
  </w:style>
  <w:style w:type="paragraph" w:customStyle="1" w:styleId="0C90CF4490F4435F85494474DEB89C4A">
    <w:name w:val="0C90CF4490F4435F85494474DEB89C4A"/>
    <w:rsid w:val="00BE0D27"/>
  </w:style>
  <w:style w:type="paragraph" w:customStyle="1" w:styleId="793541B8A75F4C0C832A98DEE3A22B4C">
    <w:name w:val="793541B8A75F4C0C832A98DEE3A22B4C"/>
    <w:rsid w:val="00BE0D27"/>
  </w:style>
  <w:style w:type="paragraph" w:customStyle="1" w:styleId="D5A8DE9E659A4C07BFCE67FF6E9821E7">
    <w:name w:val="D5A8DE9E659A4C07BFCE67FF6E9821E7"/>
    <w:rsid w:val="00BE0D27"/>
  </w:style>
  <w:style w:type="paragraph" w:customStyle="1" w:styleId="0BDB28A7502241CDBB1FBB8FA880DC81">
    <w:name w:val="0BDB28A7502241CDBB1FBB8FA880DC81"/>
    <w:rsid w:val="00BE0D27"/>
  </w:style>
  <w:style w:type="paragraph" w:customStyle="1" w:styleId="C63D9442AF7741E7B73157E7F4B5B5A0">
    <w:name w:val="C63D9442AF7741E7B73157E7F4B5B5A0"/>
    <w:rsid w:val="00BE0D27"/>
  </w:style>
  <w:style w:type="paragraph" w:customStyle="1" w:styleId="4E01F5EA36B74E6A964001C835E56BC1">
    <w:name w:val="4E01F5EA36B74E6A964001C835E56BC1"/>
    <w:rsid w:val="00BE0D27"/>
  </w:style>
  <w:style w:type="paragraph" w:customStyle="1" w:styleId="32478B124B37433C9DFE8120E7F9504B">
    <w:name w:val="32478B124B37433C9DFE8120E7F9504B"/>
    <w:rsid w:val="00BE0D27"/>
  </w:style>
  <w:style w:type="paragraph" w:customStyle="1" w:styleId="DEF99C5C5C4942FE87BE8F6B2497C1D0">
    <w:name w:val="DEF99C5C5C4942FE87BE8F6B2497C1D0"/>
    <w:rsid w:val="00BE0D27"/>
  </w:style>
  <w:style w:type="paragraph" w:customStyle="1" w:styleId="D6183307F634415B8468F89BBD055BF4">
    <w:name w:val="D6183307F634415B8468F89BBD055BF4"/>
    <w:rsid w:val="00BE0D27"/>
  </w:style>
  <w:style w:type="paragraph" w:customStyle="1" w:styleId="109CEF9CB0B14329940E5A8DA8D0B6FE">
    <w:name w:val="109CEF9CB0B14329940E5A8DA8D0B6FE"/>
    <w:rsid w:val="00BE0D27"/>
  </w:style>
  <w:style w:type="paragraph" w:customStyle="1" w:styleId="A4A83DA443A84F949CEEF9A6DA33367C">
    <w:name w:val="A4A83DA443A84F949CEEF9A6DA33367C"/>
    <w:rsid w:val="00BE0D27"/>
  </w:style>
  <w:style w:type="paragraph" w:customStyle="1" w:styleId="3B8AE9A187EC447FA6B3321D2CB1D9AF">
    <w:name w:val="3B8AE9A187EC447FA6B3321D2CB1D9AF"/>
    <w:rsid w:val="00BE0D27"/>
  </w:style>
  <w:style w:type="paragraph" w:customStyle="1" w:styleId="38FCBE9437D54DB888B0B04CCB4A093B">
    <w:name w:val="38FCBE9437D54DB888B0B04CCB4A093B"/>
    <w:rsid w:val="00BE0D27"/>
  </w:style>
  <w:style w:type="paragraph" w:customStyle="1" w:styleId="130A74D1914A4508AF2C98E89258EF92">
    <w:name w:val="130A74D1914A4508AF2C98E89258EF92"/>
    <w:rsid w:val="00BE0D27"/>
  </w:style>
  <w:style w:type="paragraph" w:customStyle="1" w:styleId="5FF5B2A5FBAC4DF083FD3A59C2DF9279">
    <w:name w:val="5FF5B2A5FBAC4DF083FD3A59C2DF9279"/>
    <w:rsid w:val="00BE0D27"/>
  </w:style>
  <w:style w:type="paragraph" w:customStyle="1" w:styleId="029B3AF046424F1B869E53CD9ABF5EFE">
    <w:name w:val="029B3AF046424F1B869E53CD9ABF5EFE"/>
    <w:rsid w:val="00BE0D27"/>
  </w:style>
  <w:style w:type="paragraph" w:customStyle="1" w:styleId="B27BCE48DA634D7C9D7F3DC111650B40">
    <w:name w:val="B27BCE48DA634D7C9D7F3DC111650B40"/>
    <w:rsid w:val="00BE0D27"/>
  </w:style>
  <w:style w:type="paragraph" w:customStyle="1" w:styleId="08BB2E6F902243D88125108F82ED91EB">
    <w:name w:val="08BB2E6F902243D88125108F82ED91EB"/>
    <w:rsid w:val="00BE0D27"/>
  </w:style>
  <w:style w:type="paragraph" w:customStyle="1" w:styleId="A931DC4181B149B8982E6C6DB353C71D">
    <w:name w:val="A931DC4181B149B8982E6C6DB353C71D"/>
    <w:rsid w:val="00BE0D27"/>
  </w:style>
  <w:style w:type="paragraph" w:customStyle="1" w:styleId="1769098B2FD24EF8A4407538C486F09F">
    <w:name w:val="1769098B2FD24EF8A4407538C486F09F"/>
    <w:rsid w:val="00BE0D27"/>
  </w:style>
  <w:style w:type="paragraph" w:customStyle="1" w:styleId="79FB4861C7864DB197198090368A751D">
    <w:name w:val="79FB4861C7864DB197198090368A751D"/>
    <w:rsid w:val="00BE0D27"/>
  </w:style>
  <w:style w:type="paragraph" w:customStyle="1" w:styleId="FA383574D6A34C30BE8ECEA0FC395589">
    <w:name w:val="FA383574D6A34C30BE8ECEA0FC395589"/>
    <w:rsid w:val="00BE0D27"/>
  </w:style>
  <w:style w:type="paragraph" w:customStyle="1" w:styleId="2C14F9EA6A9F43F09FF93C67FF5BAC4F">
    <w:name w:val="2C14F9EA6A9F43F09FF93C67FF5BAC4F"/>
    <w:rsid w:val="00BE0D27"/>
  </w:style>
  <w:style w:type="paragraph" w:customStyle="1" w:styleId="86DC7773AA1A4A26BD28B5577316A470">
    <w:name w:val="86DC7773AA1A4A26BD28B5577316A470"/>
    <w:rsid w:val="00BE0D27"/>
  </w:style>
  <w:style w:type="paragraph" w:customStyle="1" w:styleId="DD48B14F3D864DFBAB8482B65D1FD84B">
    <w:name w:val="DD48B14F3D864DFBAB8482B65D1FD84B"/>
    <w:rsid w:val="00BE0D27"/>
  </w:style>
  <w:style w:type="paragraph" w:customStyle="1" w:styleId="32AEAF8FB88B421D8F6D88F6F46F5743">
    <w:name w:val="32AEAF8FB88B421D8F6D88F6F46F5743"/>
    <w:rsid w:val="00BE0D27"/>
  </w:style>
  <w:style w:type="paragraph" w:customStyle="1" w:styleId="CE8F5E93C07840A380440030A7B463F1">
    <w:name w:val="CE8F5E93C07840A380440030A7B463F1"/>
    <w:rsid w:val="00BE0D27"/>
  </w:style>
  <w:style w:type="paragraph" w:customStyle="1" w:styleId="F9B9D8121FA045A78B368004CDFFFC5F">
    <w:name w:val="F9B9D8121FA045A78B368004CDFFFC5F"/>
    <w:rsid w:val="00BE0D27"/>
  </w:style>
  <w:style w:type="paragraph" w:customStyle="1" w:styleId="36A4BA360056409697DB1DB2DC22FA9C">
    <w:name w:val="36A4BA360056409697DB1DB2DC22FA9C"/>
    <w:rsid w:val="00BE0D27"/>
  </w:style>
  <w:style w:type="paragraph" w:customStyle="1" w:styleId="FC7AF02478434BFBA9D9E7CFB41943C9">
    <w:name w:val="FC7AF02478434BFBA9D9E7CFB41943C9"/>
    <w:rsid w:val="00BE0D27"/>
  </w:style>
  <w:style w:type="paragraph" w:customStyle="1" w:styleId="00FDE96FE7EA47F1830E31690EC815E1">
    <w:name w:val="00FDE96FE7EA47F1830E31690EC815E1"/>
    <w:rsid w:val="00BE0D27"/>
  </w:style>
  <w:style w:type="paragraph" w:customStyle="1" w:styleId="B6CCD2BBDCB74F60815947FB9B948DA1">
    <w:name w:val="B6CCD2BBDCB74F60815947FB9B948DA1"/>
    <w:rsid w:val="00BE0D27"/>
  </w:style>
  <w:style w:type="paragraph" w:customStyle="1" w:styleId="D9C009B56CED4C2B9C44D0C9DD1E1AA2">
    <w:name w:val="D9C009B56CED4C2B9C44D0C9DD1E1AA2"/>
    <w:rsid w:val="00BE0D27"/>
  </w:style>
  <w:style w:type="paragraph" w:customStyle="1" w:styleId="2B43A33EBD574A43AFFA39B866B52DC7">
    <w:name w:val="2B43A33EBD574A43AFFA39B866B52DC7"/>
    <w:rsid w:val="00BE0D27"/>
  </w:style>
  <w:style w:type="paragraph" w:customStyle="1" w:styleId="A6C716B966C2463988CDD954EDC25D9D">
    <w:name w:val="A6C716B966C2463988CDD954EDC25D9D"/>
    <w:rsid w:val="00BE0D27"/>
  </w:style>
  <w:style w:type="paragraph" w:customStyle="1" w:styleId="A6A6ED869E174FD0950B452C534B3B2E">
    <w:name w:val="A6A6ED869E174FD0950B452C534B3B2E"/>
    <w:rsid w:val="00BE0D27"/>
  </w:style>
  <w:style w:type="paragraph" w:customStyle="1" w:styleId="2FC80D560B2349969B3EC2690C6C8D7B">
    <w:name w:val="2FC80D560B2349969B3EC2690C6C8D7B"/>
    <w:rsid w:val="00BE0D27"/>
  </w:style>
  <w:style w:type="paragraph" w:customStyle="1" w:styleId="563E926A8195443C96C5C31F1B5A44E2">
    <w:name w:val="563E926A8195443C96C5C31F1B5A44E2"/>
    <w:rsid w:val="00BE0D27"/>
  </w:style>
  <w:style w:type="paragraph" w:customStyle="1" w:styleId="FAB1EE92043B4980BB9D867C7358FD3E">
    <w:name w:val="FAB1EE92043B4980BB9D867C7358FD3E"/>
    <w:rsid w:val="00BE0D27"/>
  </w:style>
  <w:style w:type="paragraph" w:customStyle="1" w:styleId="CD39F4D3F5AB409F9920FED7952EBEF4">
    <w:name w:val="CD39F4D3F5AB409F9920FED7952EBEF4"/>
    <w:rsid w:val="00BE0D27"/>
  </w:style>
  <w:style w:type="paragraph" w:customStyle="1" w:styleId="DD89D1F4C8254F55A7C53AFE13C633AF">
    <w:name w:val="DD89D1F4C8254F55A7C53AFE13C633AF"/>
    <w:rsid w:val="00BE0D27"/>
  </w:style>
  <w:style w:type="paragraph" w:customStyle="1" w:styleId="26CA8DA447DC47FC9ED1A2D0F23700E3">
    <w:name w:val="26CA8DA447DC47FC9ED1A2D0F23700E3"/>
    <w:rsid w:val="00BE0D27"/>
  </w:style>
  <w:style w:type="paragraph" w:customStyle="1" w:styleId="995A00BA28564A58BE7741D297A36B4F">
    <w:name w:val="995A00BA28564A58BE7741D297A36B4F"/>
    <w:rsid w:val="00BE0D27"/>
  </w:style>
  <w:style w:type="paragraph" w:customStyle="1" w:styleId="31868B403FAF4602BE651ABBE501BE16">
    <w:name w:val="31868B403FAF4602BE651ABBE501BE16"/>
    <w:rsid w:val="00BE0D27"/>
  </w:style>
  <w:style w:type="paragraph" w:customStyle="1" w:styleId="E7FBA80095AA4419A2D34ED58852315F">
    <w:name w:val="E7FBA80095AA4419A2D34ED58852315F"/>
    <w:rsid w:val="00BE0D27"/>
  </w:style>
  <w:style w:type="paragraph" w:customStyle="1" w:styleId="951BED0138EE4C338FC83DA8C98D0C2C">
    <w:name w:val="951BED0138EE4C338FC83DA8C98D0C2C"/>
    <w:rsid w:val="00BE0D27"/>
  </w:style>
  <w:style w:type="paragraph" w:customStyle="1" w:styleId="6414E964A9A34AE59C73304AAC3483DA">
    <w:name w:val="6414E964A9A34AE59C73304AAC3483DA"/>
    <w:rsid w:val="00BE0D27"/>
  </w:style>
  <w:style w:type="paragraph" w:customStyle="1" w:styleId="834158E67452402BBB80BC40BCCEA032">
    <w:name w:val="834158E67452402BBB80BC40BCCEA032"/>
    <w:rsid w:val="00BE0D27"/>
  </w:style>
  <w:style w:type="paragraph" w:customStyle="1" w:styleId="7C57F7485C2C478DA1105A8EFBA68311">
    <w:name w:val="7C57F7485C2C478DA1105A8EFBA68311"/>
    <w:rsid w:val="00BE0D27"/>
  </w:style>
  <w:style w:type="paragraph" w:customStyle="1" w:styleId="20C2EC250C91456A9A08F255076F57B9">
    <w:name w:val="20C2EC250C91456A9A08F255076F57B9"/>
    <w:rsid w:val="00BE0D27"/>
  </w:style>
  <w:style w:type="paragraph" w:customStyle="1" w:styleId="4B20FD0ABF1C4A0FAF536378D67F5137">
    <w:name w:val="4B20FD0ABF1C4A0FAF536378D67F5137"/>
    <w:rsid w:val="00BE0D27"/>
  </w:style>
  <w:style w:type="paragraph" w:customStyle="1" w:styleId="C8A9E9673D464397B717D2FC97439523">
    <w:name w:val="C8A9E9673D464397B717D2FC97439523"/>
    <w:rsid w:val="00BE0D27"/>
  </w:style>
  <w:style w:type="paragraph" w:customStyle="1" w:styleId="ED8C5D0477F64F05AC133324BF068113">
    <w:name w:val="ED8C5D0477F64F05AC133324BF068113"/>
    <w:rsid w:val="00BE0D27"/>
  </w:style>
  <w:style w:type="paragraph" w:customStyle="1" w:styleId="D201B59CB1C44ADF9B1356C734F69381">
    <w:name w:val="D201B59CB1C44ADF9B1356C734F69381"/>
    <w:rsid w:val="00BE0D27"/>
  </w:style>
  <w:style w:type="paragraph" w:customStyle="1" w:styleId="B575D56473F1435D995A9FB8E3A9EF2A">
    <w:name w:val="B575D56473F1435D995A9FB8E3A9EF2A"/>
    <w:rsid w:val="00BE0D27"/>
  </w:style>
  <w:style w:type="paragraph" w:customStyle="1" w:styleId="6FA1FD7840D946598FF00A6A7F9C431E">
    <w:name w:val="6FA1FD7840D946598FF00A6A7F9C431E"/>
    <w:rsid w:val="00BE0D27"/>
  </w:style>
  <w:style w:type="paragraph" w:customStyle="1" w:styleId="003CEF57C3C943259B49849E1A06023E">
    <w:name w:val="003CEF57C3C943259B49849E1A06023E"/>
    <w:rsid w:val="00BE0D27"/>
  </w:style>
  <w:style w:type="paragraph" w:customStyle="1" w:styleId="2D94A03C6FF84D0DAAF23B82F5315BBE">
    <w:name w:val="2D94A03C6FF84D0DAAF23B82F5315BBE"/>
    <w:rsid w:val="00BE0D27"/>
  </w:style>
  <w:style w:type="paragraph" w:customStyle="1" w:styleId="1FF4A450FDD54B50A0973DB46C7C6DD2">
    <w:name w:val="1FF4A450FDD54B50A0973DB46C7C6DD2"/>
    <w:rsid w:val="00BE0D27"/>
  </w:style>
  <w:style w:type="paragraph" w:customStyle="1" w:styleId="BC65879911624B38AD11594907AED25E">
    <w:name w:val="BC65879911624B38AD11594907AED25E"/>
    <w:rsid w:val="00BE0D27"/>
  </w:style>
  <w:style w:type="paragraph" w:customStyle="1" w:styleId="8EAAA2F1575A4C8F8F09E5BFE57BEDA5">
    <w:name w:val="8EAAA2F1575A4C8F8F09E5BFE57BEDA5"/>
    <w:rsid w:val="00BE0D27"/>
  </w:style>
  <w:style w:type="paragraph" w:customStyle="1" w:styleId="D9216CE9F5534C5FB57189E1F7FF8720">
    <w:name w:val="D9216CE9F5534C5FB57189E1F7FF8720"/>
    <w:rsid w:val="00BE0D27"/>
  </w:style>
  <w:style w:type="paragraph" w:customStyle="1" w:styleId="9308840DF9D84998A17D642804934655">
    <w:name w:val="9308840DF9D84998A17D642804934655"/>
    <w:rsid w:val="00BE0D27"/>
  </w:style>
  <w:style w:type="paragraph" w:customStyle="1" w:styleId="C37F83E1AE854CB89163A26803773C68">
    <w:name w:val="C37F83E1AE854CB89163A26803773C68"/>
    <w:rsid w:val="00BE0D27"/>
  </w:style>
  <w:style w:type="paragraph" w:customStyle="1" w:styleId="3FCEE0A570F249B6B27445477F0041C6">
    <w:name w:val="3FCEE0A570F249B6B27445477F0041C6"/>
    <w:rsid w:val="00BE0D27"/>
  </w:style>
  <w:style w:type="paragraph" w:customStyle="1" w:styleId="927946C50B2C41A6BFCBBDF3D2B656FB">
    <w:name w:val="927946C50B2C41A6BFCBBDF3D2B656FB"/>
    <w:rsid w:val="00BE0D27"/>
  </w:style>
  <w:style w:type="paragraph" w:customStyle="1" w:styleId="3BDD818B7B444637A7D3E6CCBEC98FA2">
    <w:name w:val="3BDD818B7B444637A7D3E6CCBEC98FA2"/>
    <w:rsid w:val="00BE0D27"/>
  </w:style>
  <w:style w:type="paragraph" w:customStyle="1" w:styleId="73964D9384EC488DBB644A7BF678CDFD">
    <w:name w:val="73964D9384EC488DBB644A7BF678CDFD"/>
    <w:rsid w:val="00BE0D27"/>
  </w:style>
  <w:style w:type="paragraph" w:customStyle="1" w:styleId="6F264F6F7BD846F9BB51D889738C29F2">
    <w:name w:val="6F264F6F7BD846F9BB51D889738C29F2"/>
    <w:rsid w:val="00BE0D27"/>
  </w:style>
  <w:style w:type="paragraph" w:customStyle="1" w:styleId="D44A883F563A4500B4E93426DAC986F3">
    <w:name w:val="D44A883F563A4500B4E93426DAC986F3"/>
    <w:rsid w:val="00BE0D27"/>
  </w:style>
  <w:style w:type="paragraph" w:customStyle="1" w:styleId="D7353339261740A28A3CB49968D2C0C1">
    <w:name w:val="D7353339261740A28A3CB49968D2C0C1"/>
    <w:rsid w:val="00BE0D27"/>
  </w:style>
  <w:style w:type="paragraph" w:customStyle="1" w:styleId="9A8D9DE15B8941E3B18171428CAD8903">
    <w:name w:val="9A8D9DE15B8941E3B18171428CAD8903"/>
    <w:rsid w:val="00BE0D27"/>
  </w:style>
  <w:style w:type="paragraph" w:customStyle="1" w:styleId="5F8AB8B39BFB497BA9D7C8E0ECD80E70">
    <w:name w:val="5F8AB8B39BFB497BA9D7C8E0ECD80E70"/>
    <w:rsid w:val="00BE0D27"/>
  </w:style>
  <w:style w:type="paragraph" w:customStyle="1" w:styleId="44A440A62AE848B59B474E91E78B12CE">
    <w:name w:val="44A440A62AE848B59B474E91E78B12CE"/>
    <w:rsid w:val="00BE0D27"/>
  </w:style>
  <w:style w:type="paragraph" w:customStyle="1" w:styleId="B6A05A78A69242CEA456A419C7BFDE06">
    <w:name w:val="B6A05A78A69242CEA456A419C7BFDE06"/>
    <w:rsid w:val="00BE0D27"/>
  </w:style>
  <w:style w:type="paragraph" w:customStyle="1" w:styleId="9AD141640817424D8C6D1DA133C9E340">
    <w:name w:val="9AD141640817424D8C6D1DA133C9E340"/>
    <w:rsid w:val="00BE0D27"/>
  </w:style>
  <w:style w:type="paragraph" w:customStyle="1" w:styleId="B98D335F0522487894EDDEAA4097736E">
    <w:name w:val="B98D335F0522487894EDDEAA4097736E"/>
    <w:rsid w:val="00BE0D27"/>
  </w:style>
  <w:style w:type="paragraph" w:customStyle="1" w:styleId="2B5B5C99421640B2904DD7CFB89C2BA6">
    <w:name w:val="2B5B5C99421640B2904DD7CFB89C2BA6"/>
    <w:rsid w:val="00BE0D27"/>
  </w:style>
  <w:style w:type="paragraph" w:customStyle="1" w:styleId="33CCF7116E7440A4B33C6A9C32BB62FE">
    <w:name w:val="33CCF7116E7440A4B33C6A9C32BB62FE"/>
    <w:rsid w:val="00BE0D27"/>
  </w:style>
  <w:style w:type="paragraph" w:customStyle="1" w:styleId="623700BCAC7143A9856B8DAD932A507C">
    <w:name w:val="623700BCAC7143A9856B8DAD932A507C"/>
    <w:rsid w:val="00BE0D27"/>
  </w:style>
  <w:style w:type="paragraph" w:customStyle="1" w:styleId="710C53334A454DA48EE12CD0E8453C03">
    <w:name w:val="710C53334A454DA48EE12CD0E8453C03"/>
    <w:rsid w:val="00BE0D27"/>
  </w:style>
  <w:style w:type="paragraph" w:customStyle="1" w:styleId="57C35CC603EC4F8B95ACE3587A662FF2">
    <w:name w:val="57C35CC603EC4F8B95ACE3587A662FF2"/>
    <w:rsid w:val="00BE0D27"/>
  </w:style>
  <w:style w:type="paragraph" w:customStyle="1" w:styleId="92381F6A049A4F15AC7909BF2B2E435B">
    <w:name w:val="92381F6A049A4F15AC7909BF2B2E435B"/>
    <w:rsid w:val="00BE0D27"/>
  </w:style>
  <w:style w:type="paragraph" w:customStyle="1" w:styleId="10BD7345BA9C4D4DA47EB1E554AD7A51">
    <w:name w:val="10BD7345BA9C4D4DA47EB1E554AD7A51"/>
    <w:rsid w:val="00BE0D27"/>
  </w:style>
  <w:style w:type="paragraph" w:customStyle="1" w:styleId="0DBA0C8AFEC54FFEBD0D63521046714C">
    <w:name w:val="0DBA0C8AFEC54FFEBD0D63521046714C"/>
    <w:rsid w:val="00BE0D27"/>
  </w:style>
  <w:style w:type="paragraph" w:customStyle="1" w:styleId="6E30C5911E334C95B87041E45041BB56">
    <w:name w:val="6E30C5911E334C95B87041E45041BB56"/>
    <w:rsid w:val="00BE0D27"/>
  </w:style>
  <w:style w:type="paragraph" w:customStyle="1" w:styleId="71B7E33EEBBC4BCBBCDD94DBC24354B9">
    <w:name w:val="71B7E33EEBBC4BCBBCDD94DBC24354B9"/>
    <w:rsid w:val="00BE0D27"/>
  </w:style>
  <w:style w:type="paragraph" w:customStyle="1" w:styleId="9B3A2FF56F1740A5A92C5803AAB578DF">
    <w:name w:val="9B3A2FF56F1740A5A92C5803AAB578DF"/>
    <w:rsid w:val="00BE0D27"/>
  </w:style>
  <w:style w:type="paragraph" w:customStyle="1" w:styleId="4A4FBE6029A94063BD29E81573AC959B">
    <w:name w:val="4A4FBE6029A94063BD29E81573AC959B"/>
    <w:rsid w:val="00BE0D27"/>
  </w:style>
  <w:style w:type="paragraph" w:customStyle="1" w:styleId="CC7D579068514582B72865E73F2CF5FA">
    <w:name w:val="CC7D579068514582B72865E73F2CF5FA"/>
    <w:rsid w:val="00BE0D27"/>
  </w:style>
  <w:style w:type="paragraph" w:customStyle="1" w:styleId="395D4BF33AFC441D88229EABB9C26491">
    <w:name w:val="395D4BF33AFC441D88229EABB9C26491"/>
    <w:rsid w:val="00BE0D27"/>
  </w:style>
  <w:style w:type="paragraph" w:customStyle="1" w:styleId="0867AD154DFC44389D57E6AA04895A38">
    <w:name w:val="0867AD154DFC44389D57E6AA04895A38"/>
    <w:rsid w:val="00BE0D27"/>
  </w:style>
  <w:style w:type="paragraph" w:customStyle="1" w:styleId="C0B2EA7DE5A247669974012C5182FDBF">
    <w:name w:val="C0B2EA7DE5A247669974012C5182FDBF"/>
    <w:rsid w:val="00BE0D27"/>
  </w:style>
  <w:style w:type="paragraph" w:customStyle="1" w:styleId="9A9FCC68E85841A1ADFA5D118E242A86">
    <w:name w:val="9A9FCC68E85841A1ADFA5D118E242A86"/>
    <w:rsid w:val="00BE0D27"/>
  </w:style>
  <w:style w:type="paragraph" w:customStyle="1" w:styleId="EFF75D59F115421C8DAAB3CE6CDEADE8">
    <w:name w:val="EFF75D59F115421C8DAAB3CE6CDEADE8"/>
    <w:rsid w:val="00BE0D27"/>
  </w:style>
  <w:style w:type="paragraph" w:customStyle="1" w:styleId="95EAEA51307F4FB4B4D6A2554160DB06">
    <w:name w:val="95EAEA51307F4FB4B4D6A2554160DB06"/>
    <w:rsid w:val="00BE0D27"/>
  </w:style>
  <w:style w:type="paragraph" w:customStyle="1" w:styleId="11D750CA29FE40B2ADB0233BCB3A3948">
    <w:name w:val="11D750CA29FE40B2ADB0233BCB3A3948"/>
    <w:rsid w:val="00BE0D27"/>
  </w:style>
  <w:style w:type="paragraph" w:customStyle="1" w:styleId="3FB602EBADDC4C8685E0C0B41A3F880A">
    <w:name w:val="3FB602EBADDC4C8685E0C0B41A3F880A"/>
    <w:rsid w:val="00BE0D27"/>
  </w:style>
  <w:style w:type="paragraph" w:customStyle="1" w:styleId="237E34D6402442A88942F7ECAF856A35">
    <w:name w:val="237E34D6402442A88942F7ECAF856A35"/>
    <w:rsid w:val="00BE0D27"/>
  </w:style>
  <w:style w:type="paragraph" w:customStyle="1" w:styleId="C81856BFD55D475FA00B03EF8B605C78">
    <w:name w:val="C81856BFD55D475FA00B03EF8B605C78"/>
    <w:rsid w:val="00BE0D27"/>
  </w:style>
  <w:style w:type="paragraph" w:customStyle="1" w:styleId="FDDE2D4DC52D41C09A6E7E88C5324EE0">
    <w:name w:val="FDDE2D4DC52D41C09A6E7E88C5324EE0"/>
    <w:rsid w:val="00BE0D27"/>
  </w:style>
  <w:style w:type="paragraph" w:customStyle="1" w:styleId="4341E41647374FDB8F9E5816719BC693">
    <w:name w:val="4341E41647374FDB8F9E5816719BC693"/>
    <w:rsid w:val="00BE0D27"/>
  </w:style>
  <w:style w:type="paragraph" w:customStyle="1" w:styleId="434AB2D98EF7402F942BB4EB7A3911A6">
    <w:name w:val="434AB2D98EF7402F942BB4EB7A3911A6"/>
    <w:rsid w:val="00BE0D27"/>
  </w:style>
  <w:style w:type="paragraph" w:customStyle="1" w:styleId="29CF1A19565D46119C0B80D8B90B2008">
    <w:name w:val="29CF1A19565D46119C0B80D8B90B2008"/>
    <w:rsid w:val="00BE0D27"/>
  </w:style>
  <w:style w:type="paragraph" w:customStyle="1" w:styleId="78F94F40F94F4ABEAB8977D38A09C29D">
    <w:name w:val="78F94F40F94F4ABEAB8977D38A09C29D"/>
    <w:rsid w:val="00BE0D27"/>
  </w:style>
  <w:style w:type="paragraph" w:customStyle="1" w:styleId="74A44FE78E324E6CAE51EFC45CAF7AD5">
    <w:name w:val="74A44FE78E324E6CAE51EFC45CAF7AD5"/>
    <w:rsid w:val="00BE0D27"/>
  </w:style>
  <w:style w:type="paragraph" w:customStyle="1" w:styleId="FC11EAC5DC3E4C3FA499683F80903ABA">
    <w:name w:val="FC11EAC5DC3E4C3FA499683F80903ABA"/>
    <w:rsid w:val="00BE0D27"/>
  </w:style>
  <w:style w:type="paragraph" w:customStyle="1" w:styleId="57C35CC603EC4F8B95ACE3587A662FF21">
    <w:name w:val="57C35CC603EC4F8B95ACE3587A662FF2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2381F6A049A4F15AC7909BF2B2E435B1">
    <w:name w:val="92381F6A049A4F15AC7909BF2B2E435B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0BD7345BA9C4D4DA47EB1E554AD7A511">
    <w:name w:val="10BD7345BA9C4D4DA47EB1E554AD7A5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DBA0C8AFEC54FFEBD0D63521046714C1">
    <w:name w:val="0DBA0C8AFEC54FFEBD0D63521046714C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E30C5911E334C95B87041E45041BB561">
    <w:name w:val="6E30C5911E334C95B87041E45041BB56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1B7E33EEBBC4BCBBCDD94DBC24354B91">
    <w:name w:val="71B7E33EEBBC4BCBBCDD94DBC24354B9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B3A2FF56F1740A5A92C5803AAB578DF1">
    <w:name w:val="9B3A2FF56F1740A5A92C5803AAB578DF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A4FBE6029A94063BD29E81573AC959B1">
    <w:name w:val="4A4FBE6029A94063BD29E81573AC959B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C7D579068514582B72865E73F2CF5FA1">
    <w:name w:val="CC7D579068514582B72865E73F2CF5FA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95D4BF33AFC441D88229EABB9C264911">
    <w:name w:val="395D4BF33AFC441D88229EABB9C2649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867AD154DFC44389D57E6AA04895A381">
    <w:name w:val="0867AD154DFC44389D57E6AA04895A38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0B2EA7DE5A247669974012C5182FDBF1">
    <w:name w:val="C0B2EA7DE5A247669974012C5182FDBF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A9FCC68E85841A1ADFA5D118E242A861">
    <w:name w:val="9A9FCC68E85841A1ADFA5D118E242A86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FF75D59F115421C8DAAB3CE6CDEADE81">
    <w:name w:val="EFF75D59F115421C8DAAB3CE6CDEADE8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5EAEA51307F4FB4B4D6A2554160DB061">
    <w:name w:val="95EAEA51307F4FB4B4D6A2554160DB06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1D750CA29FE40B2ADB0233BCB3A39481">
    <w:name w:val="11D750CA29FE40B2ADB0233BCB3A3948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FB602EBADDC4C8685E0C0B41A3F880A1">
    <w:name w:val="3FB602EBADDC4C8685E0C0B41A3F880A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37E34D6402442A88942F7ECAF856A351">
    <w:name w:val="237E34D6402442A88942F7ECAF856A35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81856BFD55D475FA00B03EF8B605C781">
    <w:name w:val="C81856BFD55D475FA00B03EF8B605C78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DDE2D4DC52D41C09A6E7E88C5324EE01">
    <w:name w:val="FDDE2D4DC52D41C09A6E7E88C5324EE0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1E41647374FDB8F9E5816719BC6931">
    <w:name w:val="4341E41647374FDB8F9E5816719BC693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AB2D98EF7402F942BB4EB7A3911A61">
    <w:name w:val="434AB2D98EF7402F942BB4EB7A3911A6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9CF1A19565D46119C0B80D8B90B20081">
    <w:name w:val="29CF1A19565D46119C0B80D8B90B2008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8F94F40F94F4ABEAB8977D38A09C29D1">
    <w:name w:val="78F94F40F94F4ABEAB8977D38A09C29D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4A44FE78E324E6CAE51EFC45CAF7AD51">
    <w:name w:val="74A44FE78E324E6CAE51EFC45CAF7AD5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C11EAC5DC3E4C3FA499683F80903ABA1">
    <w:name w:val="FC11EAC5DC3E4C3FA499683F80903ABA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10662B738B34B0F9BD1C2B4E6F06FC9">
    <w:name w:val="F10662B738B34B0F9BD1C2B4E6F06FC9"/>
    <w:rsid w:val="00BE0D27"/>
  </w:style>
  <w:style w:type="paragraph" w:customStyle="1" w:styleId="57C35CC603EC4F8B95ACE3587A662FF22">
    <w:name w:val="57C35CC603EC4F8B95ACE3587A662FF2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2381F6A049A4F15AC7909BF2B2E435B2">
    <w:name w:val="92381F6A049A4F15AC7909BF2B2E435B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0BD7345BA9C4D4DA47EB1E554AD7A512">
    <w:name w:val="10BD7345BA9C4D4DA47EB1E554AD7A5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DBA0C8AFEC54FFEBD0D63521046714C2">
    <w:name w:val="0DBA0C8AFEC54FFEBD0D63521046714C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E30C5911E334C95B87041E45041BB562">
    <w:name w:val="6E30C5911E334C95B87041E45041BB56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1B7E33EEBBC4BCBBCDD94DBC24354B92">
    <w:name w:val="71B7E33EEBBC4BCBBCDD94DBC24354B9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B3A2FF56F1740A5A92C5803AAB578DF2">
    <w:name w:val="9B3A2FF56F1740A5A92C5803AAB578DF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A4FBE6029A94063BD29E81573AC959B2">
    <w:name w:val="4A4FBE6029A94063BD29E81573AC959B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C7D579068514582B72865E73F2CF5FA2">
    <w:name w:val="CC7D579068514582B72865E73F2CF5FA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95D4BF33AFC441D88229EABB9C264912">
    <w:name w:val="395D4BF33AFC441D88229EABB9C2649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867AD154DFC44389D57E6AA04895A382">
    <w:name w:val="0867AD154DFC44389D57E6AA04895A38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0B2EA7DE5A247669974012C5182FDBF2">
    <w:name w:val="C0B2EA7DE5A247669974012C5182FDBF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A9FCC68E85841A1ADFA5D118E242A862">
    <w:name w:val="9A9FCC68E85841A1ADFA5D118E242A86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FF75D59F115421C8DAAB3CE6CDEADE82">
    <w:name w:val="EFF75D59F115421C8DAAB3CE6CDEADE8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5EAEA51307F4FB4B4D6A2554160DB062">
    <w:name w:val="95EAEA51307F4FB4B4D6A2554160DB06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1D750CA29FE40B2ADB0233BCB3A39482">
    <w:name w:val="11D750CA29FE40B2ADB0233BCB3A3948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FB602EBADDC4C8685E0C0B41A3F880A2">
    <w:name w:val="3FB602EBADDC4C8685E0C0B41A3F880A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37E34D6402442A88942F7ECAF856A352">
    <w:name w:val="237E34D6402442A88942F7ECAF856A35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81856BFD55D475FA00B03EF8B605C782">
    <w:name w:val="C81856BFD55D475FA00B03EF8B605C78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DDE2D4DC52D41C09A6E7E88C5324EE02">
    <w:name w:val="FDDE2D4DC52D41C09A6E7E88C5324EE0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1E41647374FDB8F9E5816719BC6932">
    <w:name w:val="4341E41647374FDB8F9E5816719BC693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AB2D98EF7402F942BB4EB7A3911A62">
    <w:name w:val="434AB2D98EF7402F942BB4EB7A3911A6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9CF1A19565D46119C0B80D8B90B20082">
    <w:name w:val="29CF1A19565D46119C0B80D8B90B2008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8F94F40F94F4ABEAB8977D38A09C29D2">
    <w:name w:val="78F94F40F94F4ABEAB8977D38A09C29D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4A44FE78E324E6CAE51EFC45CAF7AD52">
    <w:name w:val="74A44FE78E324E6CAE51EFC45CAF7AD5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C11EAC5DC3E4C3FA499683F80903ABA2">
    <w:name w:val="FC11EAC5DC3E4C3FA499683F80903ABA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10662B738B34B0F9BD1C2B4E6F06FC91">
    <w:name w:val="F10662B738B34B0F9BD1C2B4E6F06FC9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7C35CC603EC4F8B95ACE3587A662FF23">
    <w:name w:val="57C35CC603EC4F8B95ACE3587A662FF2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2381F6A049A4F15AC7909BF2B2E435B3">
    <w:name w:val="92381F6A049A4F15AC7909BF2B2E435B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0BD7345BA9C4D4DA47EB1E554AD7A513">
    <w:name w:val="10BD7345BA9C4D4DA47EB1E554AD7A5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DBA0C8AFEC54FFEBD0D63521046714C3">
    <w:name w:val="0DBA0C8AFEC54FFEBD0D63521046714C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E30C5911E334C95B87041E45041BB563">
    <w:name w:val="6E30C5911E334C95B87041E45041BB56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1B7E33EEBBC4BCBBCDD94DBC24354B93">
    <w:name w:val="71B7E33EEBBC4BCBBCDD94DBC24354B9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B3A2FF56F1740A5A92C5803AAB578DF3">
    <w:name w:val="9B3A2FF56F1740A5A92C5803AAB578DF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A4FBE6029A94063BD29E81573AC959B3">
    <w:name w:val="4A4FBE6029A94063BD29E81573AC959B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C7D579068514582B72865E73F2CF5FA3">
    <w:name w:val="CC7D579068514582B72865E73F2CF5FA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95D4BF33AFC441D88229EABB9C264913">
    <w:name w:val="395D4BF33AFC441D88229EABB9C2649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867AD154DFC44389D57E6AA04895A383">
    <w:name w:val="0867AD154DFC44389D57E6AA04895A38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0B2EA7DE5A247669974012C5182FDBF3">
    <w:name w:val="C0B2EA7DE5A247669974012C5182FDBF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A9FCC68E85841A1ADFA5D118E242A863">
    <w:name w:val="9A9FCC68E85841A1ADFA5D118E242A86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FF75D59F115421C8DAAB3CE6CDEADE83">
    <w:name w:val="EFF75D59F115421C8DAAB3CE6CDEADE8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5EAEA51307F4FB4B4D6A2554160DB063">
    <w:name w:val="95EAEA51307F4FB4B4D6A2554160DB06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1D750CA29FE40B2ADB0233BCB3A39483">
    <w:name w:val="11D750CA29FE40B2ADB0233BCB3A3948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FB602EBADDC4C8685E0C0B41A3F880A3">
    <w:name w:val="3FB602EBADDC4C8685E0C0B41A3F880A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37E34D6402442A88942F7ECAF856A353">
    <w:name w:val="237E34D6402442A88942F7ECAF856A35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81856BFD55D475FA00B03EF8B605C783">
    <w:name w:val="C81856BFD55D475FA00B03EF8B605C78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DDE2D4DC52D41C09A6E7E88C5324EE03">
    <w:name w:val="FDDE2D4DC52D41C09A6E7E88C5324EE0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1E41647374FDB8F9E5816719BC6933">
    <w:name w:val="4341E41647374FDB8F9E5816719BC693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AB2D98EF7402F942BB4EB7A3911A63">
    <w:name w:val="434AB2D98EF7402F942BB4EB7A3911A6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9CF1A19565D46119C0B80D8B90B20083">
    <w:name w:val="29CF1A19565D46119C0B80D8B90B2008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8F94F40F94F4ABEAB8977D38A09C29D3">
    <w:name w:val="78F94F40F94F4ABEAB8977D38A09C29D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4A44FE78E324E6CAE51EFC45CAF7AD53">
    <w:name w:val="74A44FE78E324E6CAE51EFC45CAF7AD5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C11EAC5DC3E4C3FA499683F80903ABA3">
    <w:name w:val="FC11EAC5DC3E4C3FA499683F80903ABA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10662B738B34B0F9BD1C2B4E6F06FC92">
    <w:name w:val="F10662B738B34B0F9BD1C2B4E6F06FC9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49B3985E4EB4E6C914ECDF61EE62BA4">
    <w:name w:val="849B3985E4EB4E6C914ECDF61EE62BA4"/>
    <w:rsid w:val="00BE0D27"/>
  </w:style>
  <w:style w:type="paragraph" w:customStyle="1" w:styleId="F05DCDEAB72B42CC90B5231A3F7E6DE5">
    <w:name w:val="F05DCDEAB72B42CC90B5231A3F7E6DE5"/>
    <w:rsid w:val="00BE0D27"/>
  </w:style>
  <w:style w:type="paragraph" w:customStyle="1" w:styleId="E709149BD2FE40BDB35461491CBD537D">
    <w:name w:val="E709149BD2FE40BDB35461491CBD537D"/>
    <w:rsid w:val="00BE0D27"/>
  </w:style>
  <w:style w:type="paragraph" w:customStyle="1" w:styleId="57767DBA76DC48758600613B2A8FD67F">
    <w:name w:val="57767DBA76DC48758600613B2A8FD67F"/>
    <w:rsid w:val="00BE0D27"/>
  </w:style>
  <w:style w:type="paragraph" w:customStyle="1" w:styleId="6E6BDBA4FE3B495DB2223D3A5DC546F9">
    <w:name w:val="6E6BDBA4FE3B495DB2223D3A5DC546F9"/>
    <w:rsid w:val="00BE0D27"/>
  </w:style>
  <w:style w:type="paragraph" w:customStyle="1" w:styleId="38B6C1C3F3AB472A8CA0290C518C2513">
    <w:name w:val="38B6C1C3F3AB472A8CA0290C518C2513"/>
    <w:rsid w:val="00BE0D27"/>
  </w:style>
  <w:style w:type="paragraph" w:customStyle="1" w:styleId="F48DD2C4EA724D3EB305C825E17E237B">
    <w:name w:val="F48DD2C4EA724D3EB305C825E17E237B"/>
    <w:rsid w:val="00BE0D27"/>
  </w:style>
  <w:style w:type="paragraph" w:customStyle="1" w:styleId="0124CF3E19274E03BEB1029E8681A25E">
    <w:name w:val="0124CF3E19274E03BEB1029E8681A25E"/>
    <w:rsid w:val="00BE0D27"/>
  </w:style>
  <w:style w:type="paragraph" w:customStyle="1" w:styleId="48856131998949A1B93F93A611CD971E">
    <w:name w:val="48856131998949A1B93F93A611CD971E"/>
    <w:rsid w:val="00BE0D27"/>
  </w:style>
  <w:style w:type="paragraph" w:customStyle="1" w:styleId="F02BC011A88D4F3C82FFCF6242FF6D4D">
    <w:name w:val="F02BC011A88D4F3C82FFCF6242FF6D4D"/>
    <w:rsid w:val="00BE0D27"/>
  </w:style>
  <w:style w:type="paragraph" w:customStyle="1" w:styleId="E732AB65D8C34CE6999541B6A03EB6B5">
    <w:name w:val="E732AB65D8C34CE6999541B6A03EB6B5"/>
    <w:rsid w:val="00BE0D27"/>
  </w:style>
  <w:style w:type="paragraph" w:customStyle="1" w:styleId="472ED15A600B4A0CBF2BEB7A4C01D48D">
    <w:name w:val="472ED15A600B4A0CBF2BEB7A4C01D48D"/>
    <w:rsid w:val="00BE0D27"/>
  </w:style>
  <w:style w:type="paragraph" w:customStyle="1" w:styleId="CCCE8D978B7C4FC288987B818766B26A">
    <w:name w:val="CCCE8D978B7C4FC288987B818766B26A"/>
    <w:rsid w:val="00BE0D27"/>
  </w:style>
  <w:style w:type="paragraph" w:customStyle="1" w:styleId="57C35CC603EC4F8B95ACE3587A662FF24">
    <w:name w:val="57C35CC603EC4F8B95ACE3587A662FF2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2381F6A049A4F15AC7909BF2B2E435B4">
    <w:name w:val="92381F6A049A4F15AC7909BF2B2E435B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0BD7345BA9C4D4DA47EB1E554AD7A514">
    <w:name w:val="10BD7345BA9C4D4DA47EB1E554AD7A51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DBA0C8AFEC54FFEBD0D63521046714C4">
    <w:name w:val="0DBA0C8AFEC54FFEBD0D63521046714C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E30C5911E334C95B87041E45041BB564">
    <w:name w:val="6E30C5911E334C95B87041E45041BB56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1B7E33EEBBC4BCBBCDD94DBC24354B94">
    <w:name w:val="71B7E33EEBBC4BCBBCDD94DBC24354B9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B3A2FF56F1740A5A92C5803AAB578DF4">
    <w:name w:val="9B3A2FF56F1740A5A92C5803AAB578DF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A4FBE6029A94063BD29E81573AC959B4">
    <w:name w:val="4A4FBE6029A94063BD29E81573AC959B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C7D579068514582B72865E73F2CF5FA4">
    <w:name w:val="CC7D579068514582B72865E73F2CF5FA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95D4BF33AFC441D88229EABB9C264914">
    <w:name w:val="395D4BF33AFC441D88229EABB9C26491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867AD154DFC44389D57E6AA04895A384">
    <w:name w:val="0867AD154DFC44389D57E6AA04895A38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0B2EA7DE5A247669974012C5182FDBF4">
    <w:name w:val="C0B2EA7DE5A247669974012C5182FDBF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A9FCC68E85841A1ADFA5D118E242A864">
    <w:name w:val="9A9FCC68E85841A1ADFA5D118E242A86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FF75D59F115421C8DAAB3CE6CDEADE84">
    <w:name w:val="EFF75D59F115421C8DAAB3CE6CDEADE8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5EAEA51307F4FB4B4D6A2554160DB064">
    <w:name w:val="95EAEA51307F4FB4B4D6A2554160DB06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1D750CA29FE40B2ADB0233BCB3A39484">
    <w:name w:val="11D750CA29FE40B2ADB0233BCB3A3948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FB602EBADDC4C8685E0C0B41A3F880A4">
    <w:name w:val="3FB602EBADDC4C8685E0C0B41A3F880A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37E34D6402442A88942F7ECAF856A354">
    <w:name w:val="237E34D6402442A88942F7ECAF856A35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81856BFD55D475FA00B03EF8B605C784">
    <w:name w:val="C81856BFD55D475FA00B03EF8B605C78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DDE2D4DC52D41C09A6E7E88C5324EE04">
    <w:name w:val="FDDE2D4DC52D41C09A6E7E88C5324EE0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1E41647374FDB8F9E5816719BC6934">
    <w:name w:val="4341E41647374FDB8F9E5816719BC693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AB2D98EF7402F942BB4EB7A3911A64">
    <w:name w:val="434AB2D98EF7402F942BB4EB7A3911A6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9CF1A19565D46119C0B80D8B90B20084">
    <w:name w:val="29CF1A19565D46119C0B80D8B90B2008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8F94F40F94F4ABEAB8977D38A09C29D4">
    <w:name w:val="78F94F40F94F4ABEAB8977D38A09C29D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4A44FE78E324E6CAE51EFC45CAF7AD54">
    <w:name w:val="74A44FE78E324E6CAE51EFC45CAF7AD5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C11EAC5DC3E4C3FA499683F80903ABA4">
    <w:name w:val="FC11EAC5DC3E4C3FA499683F80903ABA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48DD2C4EA724D3EB305C825E17E237B1">
    <w:name w:val="F48DD2C4EA724D3EB305C825E17E237B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124CF3E19274E03BEB1029E8681A25E1">
    <w:name w:val="0124CF3E19274E03BEB1029E8681A25E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8856131998949A1B93F93A611CD971E1">
    <w:name w:val="48856131998949A1B93F93A611CD971E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02BC011A88D4F3C82FFCF6242FF6D4D1">
    <w:name w:val="F02BC011A88D4F3C82FFCF6242FF6D4D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732AB65D8C34CE6999541B6A03EB6B51">
    <w:name w:val="E732AB65D8C34CE6999541B6A03EB6B5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72ED15A600B4A0CBF2BEB7A4C01D48D1">
    <w:name w:val="472ED15A600B4A0CBF2BEB7A4C01D48D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CCE8D978B7C4FC288987B818766B26A1">
    <w:name w:val="CCCE8D978B7C4FC288987B818766B26A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EA92C55C0684D25A66AA9299B093E14">
    <w:name w:val="6EA92C55C0684D25A66AA9299B093E14"/>
    <w:rsid w:val="00BE0D27"/>
  </w:style>
  <w:style w:type="paragraph" w:customStyle="1" w:styleId="C0989DDDE02746349A133BDD3B9737F2">
    <w:name w:val="C0989DDDE02746349A133BDD3B9737F2"/>
    <w:rsid w:val="00BE0D27"/>
  </w:style>
  <w:style w:type="paragraph" w:customStyle="1" w:styleId="8037EEE501F54575916969A81607B65F">
    <w:name w:val="8037EEE501F54575916969A81607B65F"/>
    <w:rsid w:val="00BE0D27"/>
  </w:style>
  <w:style w:type="paragraph" w:customStyle="1" w:styleId="28DFB11D8AFD4B6F8A176D37F6580D43">
    <w:name w:val="28DFB11D8AFD4B6F8A176D37F6580D43"/>
    <w:rsid w:val="00BE0D27"/>
  </w:style>
  <w:style w:type="paragraph" w:customStyle="1" w:styleId="FC948E54415B487BB7C2161BDD8E6C1D">
    <w:name w:val="FC948E54415B487BB7C2161BDD8E6C1D"/>
    <w:rsid w:val="00BE0D27"/>
  </w:style>
  <w:style w:type="paragraph" w:customStyle="1" w:styleId="8A21556BD3DE4FE5A82F18447ADD9780">
    <w:name w:val="8A21556BD3DE4FE5A82F18447ADD9780"/>
    <w:rsid w:val="00BE0D27"/>
  </w:style>
  <w:style w:type="paragraph" w:customStyle="1" w:styleId="BC2F4B7D238E43799D23336A44C45C3F">
    <w:name w:val="BC2F4B7D238E43799D23336A44C45C3F"/>
    <w:rsid w:val="00BE0D27"/>
  </w:style>
  <w:style w:type="paragraph" w:customStyle="1" w:styleId="1895906E2755405E84F60DD5224D401A">
    <w:name w:val="1895906E2755405E84F60DD5224D401A"/>
    <w:rsid w:val="00BE0D27"/>
  </w:style>
  <w:style w:type="paragraph" w:customStyle="1" w:styleId="0A8136191E8B4C59B39787E8E5391792">
    <w:name w:val="0A8136191E8B4C59B39787E8E5391792"/>
    <w:rsid w:val="00BE0D27"/>
  </w:style>
  <w:style w:type="paragraph" w:customStyle="1" w:styleId="35D267F099C74DBC9C41B0895CBB3AA2">
    <w:name w:val="35D267F099C74DBC9C41B0895CBB3AA2"/>
    <w:rsid w:val="00BE0D27"/>
  </w:style>
  <w:style w:type="paragraph" w:customStyle="1" w:styleId="AB880C53FAFB4F519C55374146D01152">
    <w:name w:val="AB880C53FAFB4F519C55374146D01152"/>
    <w:rsid w:val="00BE0D27"/>
  </w:style>
  <w:style w:type="paragraph" w:customStyle="1" w:styleId="BC8C077878D24C3FBEBDABC5AFC075A0">
    <w:name w:val="BC8C077878D24C3FBEBDABC5AFC075A0"/>
    <w:rsid w:val="00BE0D27"/>
  </w:style>
  <w:style w:type="paragraph" w:customStyle="1" w:styleId="38F44C35E5DF4600BC2FD8741270FF1F">
    <w:name w:val="38F44C35E5DF4600BC2FD8741270FF1F"/>
    <w:rsid w:val="00BE0D27"/>
  </w:style>
  <w:style w:type="paragraph" w:customStyle="1" w:styleId="4B4A5DA3288A48E0BF04E629CD7E0268">
    <w:name w:val="4B4A5DA3288A48E0BF04E629CD7E0268"/>
    <w:rsid w:val="00BE0D27"/>
  </w:style>
  <w:style w:type="paragraph" w:customStyle="1" w:styleId="283B48DA76C94243AE27ED5546F4AB42">
    <w:name w:val="283B48DA76C94243AE27ED5546F4AB42"/>
    <w:rsid w:val="00BE0D27"/>
  </w:style>
  <w:style w:type="paragraph" w:customStyle="1" w:styleId="57C35CC603EC4F8B95ACE3587A662FF25">
    <w:name w:val="57C35CC603EC4F8B95ACE3587A662FF2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2381F6A049A4F15AC7909BF2B2E435B5">
    <w:name w:val="92381F6A049A4F15AC7909BF2B2E435B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0BD7345BA9C4D4DA47EB1E554AD7A515">
    <w:name w:val="10BD7345BA9C4D4DA47EB1E554AD7A51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DBA0C8AFEC54FFEBD0D63521046714C5">
    <w:name w:val="0DBA0C8AFEC54FFEBD0D63521046714C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E30C5911E334C95B87041E45041BB565">
    <w:name w:val="6E30C5911E334C95B87041E45041BB56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1B7E33EEBBC4BCBBCDD94DBC24354B95">
    <w:name w:val="71B7E33EEBBC4BCBBCDD94DBC24354B9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B3A2FF56F1740A5A92C5803AAB578DF5">
    <w:name w:val="9B3A2FF56F1740A5A92C5803AAB578DF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A4FBE6029A94063BD29E81573AC959B5">
    <w:name w:val="4A4FBE6029A94063BD29E81573AC959B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C7D579068514582B72865E73F2CF5FA5">
    <w:name w:val="CC7D579068514582B72865E73F2CF5FA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95D4BF33AFC441D88229EABB9C264915">
    <w:name w:val="395D4BF33AFC441D88229EABB9C26491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867AD154DFC44389D57E6AA04895A385">
    <w:name w:val="0867AD154DFC44389D57E6AA04895A38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0B2EA7DE5A247669974012C5182FDBF5">
    <w:name w:val="C0B2EA7DE5A247669974012C5182FDBF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A9FCC68E85841A1ADFA5D118E242A865">
    <w:name w:val="9A9FCC68E85841A1ADFA5D118E242A86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FF75D59F115421C8DAAB3CE6CDEADE85">
    <w:name w:val="EFF75D59F115421C8DAAB3CE6CDEADE8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5EAEA51307F4FB4B4D6A2554160DB065">
    <w:name w:val="95EAEA51307F4FB4B4D6A2554160DB06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1D750CA29FE40B2ADB0233BCB3A39485">
    <w:name w:val="11D750CA29FE40B2ADB0233BCB3A3948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FB602EBADDC4C8685E0C0B41A3F880A5">
    <w:name w:val="3FB602EBADDC4C8685E0C0B41A3F880A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37E34D6402442A88942F7ECAF856A355">
    <w:name w:val="237E34D6402442A88942F7ECAF856A35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81856BFD55D475FA00B03EF8B605C785">
    <w:name w:val="C81856BFD55D475FA00B03EF8B605C78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DDE2D4DC52D41C09A6E7E88C5324EE05">
    <w:name w:val="FDDE2D4DC52D41C09A6E7E88C5324EE0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1E41647374FDB8F9E5816719BC6935">
    <w:name w:val="4341E41647374FDB8F9E5816719BC693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AB2D98EF7402F942BB4EB7A3911A65">
    <w:name w:val="434AB2D98EF7402F942BB4EB7A3911A6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9CF1A19565D46119C0B80D8B90B20085">
    <w:name w:val="29CF1A19565D46119C0B80D8B90B2008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8F94F40F94F4ABEAB8977D38A09C29D5">
    <w:name w:val="78F94F40F94F4ABEAB8977D38A09C29D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4A44FE78E324E6CAE51EFC45CAF7AD55">
    <w:name w:val="74A44FE78E324E6CAE51EFC45CAF7AD5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C11EAC5DC3E4C3FA499683F80903ABA5">
    <w:name w:val="FC11EAC5DC3E4C3FA499683F80903ABA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48DD2C4EA724D3EB305C825E17E237B2">
    <w:name w:val="F48DD2C4EA724D3EB305C825E17E237B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124CF3E19274E03BEB1029E8681A25E2">
    <w:name w:val="0124CF3E19274E03BEB1029E8681A25E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8856131998949A1B93F93A611CD971E2">
    <w:name w:val="48856131998949A1B93F93A611CD971E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02BC011A88D4F3C82FFCF6242FF6D4D2">
    <w:name w:val="F02BC011A88D4F3C82FFCF6242FF6D4D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732AB65D8C34CE6999541B6A03EB6B52">
    <w:name w:val="E732AB65D8C34CE6999541B6A03EB6B5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EA92C55C0684D25A66AA9299B093E141">
    <w:name w:val="6EA92C55C0684D25A66AA9299B093E14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0989DDDE02746349A133BDD3B9737F21">
    <w:name w:val="C0989DDDE02746349A133BDD3B9737F2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BC8C077878D24C3FBEBDABC5AFC075A01">
    <w:name w:val="BC8C077878D24C3FBEBDABC5AFC075A0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8F44C35E5DF4600BC2FD8741270FF1F1">
    <w:name w:val="38F44C35E5DF4600BC2FD8741270FF1F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B4A5DA3288A48E0BF04E629CD7E02681">
    <w:name w:val="4B4A5DA3288A48E0BF04E629CD7E0268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83B48DA76C94243AE27ED5546F4AB421">
    <w:name w:val="283B48DA76C94243AE27ED5546F4AB42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7C35CC603EC4F8B95ACE3587A662FF26">
    <w:name w:val="57C35CC603EC4F8B95ACE3587A662FF2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2381F6A049A4F15AC7909BF2B2E435B6">
    <w:name w:val="92381F6A049A4F15AC7909BF2B2E435B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0BD7345BA9C4D4DA47EB1E554AD7A516">
    <w:name w:val="10BD7345BA9C4D4DA47EB1E554AD7A51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DBA0C8AFEC54FFEBD0D63521046714C6">
    <w:name w:val="0DBA0C8AFEC54FFEBD0D63521046714C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E30C5911E334C95B87041E45041BB566">
    <w:name w:val="6E30C5911E334C95B87041E45041BB56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1B7E33EEBBC4BCBBCDD94DBC24354B96">
    <w:name w:val="71B7E33EEBBC4BCBBCDD94DBC24354B9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B3A2FF56F1740A5A92C5803AAB578DF6">
    <w:name w:val="9B3A2FF56F1740A5A92C5803AAB578DF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A4FBE6029A94063BD29E81573AC959B6">
    <w:name w:val="4A4FBE6029A94063BD29E81573AC959B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C7D579068514582B72865E73F2CF5FA6">
    <w:name w:val="CC7D579068514582B72865E73F2CF5FA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95D4BF33AFC441D88229EABB9C264916">
    <w:name w:val="395D4BF33AFC441D88229EABB9C26491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867AD154DFC44389D57E6AA04895A386">
    <w:name w:val="0867AD154DFC44389D57E6AA04895A38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0B2EA7DE5A247669974012C5182FDBF6">
    <w:name w:val="C0B2EA7DE5A247669974012C5182FDBF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A9FCC68E85841A1ADFA5D118E242A866">
    <w:name w:val="9A9FCC68E85841A1ADFA5D118E242A86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FF75D59F115421C8DAAB3CE6CDEADE86">
    <w:name w:val="EFF75D59F115421C8DAAB3CE6CDEADE8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5EAEA51307F4FB4B4D6A2554160DB066">
    <w:name w:val="95EAEA51307F4FB4B4D6A2554160DB06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1D750CA29FE40B2ADB0233BCB3A39486">
    <w:name w:val="11D750CA29FE40B2ADB0233BCB3A3948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FB602EBADDC4C8685E0C0B41A3F880A6">
    <w:name w:val="3FB602EBADDC4C8685E0C0B41A3F880A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37E34D6402442A88942F7ECAF856A356">
    <w:name w:val="237E34D6402442A88942F7ECAF856A35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81856BFD55D475FA00B03EF8B605C786">
    <w:name w:val="C81856BFD55D475FA00B03EF8B605C78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DDE2D4DC52D41C09A6E7E88C5324EE06">
    <w:name w:val="FDDE2D4DC52D41C09A6E7E88C5324EE0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1E41647374FDB8F9E5816719BC6936">
    <w:name w:val="4341E41647374FDB8F9E5816719BC693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AB2D98EF7402F942BB4EB7A3911A66">
    <w:name w:val="434AB2D98EF7402F942BB4EB7A3911A6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9CF1A19565D46119C0B80D8B90B20086">
    <w:name w:val="29CF1A19565D46119C0B80D8B90B2008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8F94F40F94F4ABEAB8977D38A09C29D6">
    <w:name w:val="78F94F40F94F4ABEAB8977D38A09C29D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4A44FE78E324E6CAE51EFC45CAF7AD56">
    <w:name w:val="74A44FE78E324E6CAE51EFC45CAF7AD5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C11EAC5DC3E4C3FA499683F80903ABA6">
    <w:name w:val="FC11EAC5DC3E4C3FA499683F80903ABA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48DD2C4EA724D3EB305C825E17E237B3">
    <w:name w:val="F48DD2C4EA724D3EB305C825E17E237B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124CF3E19274E03BEB1029E8681A25E3">
    <w:name w:val="0124CF3E19274E03BEB1029E8681A25E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8856131998949A1B93F93A611CD971E3">
    <w:name w:val="48856131998949A1B93F93A611CD971E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02BC011A88D4F3C82FFCF6242FF6D4D3">
    <w:name w:val="F02BC011A88D4F3C82FFCF6242FF6D4D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732AB65D8C34CE6999541B6A03EB6B53">
    <w:name w:val="E732AB65D8C34CE6999541B6A03EB6B5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EA92C55C0684D25A66AA9299B093E142">
    <w:name w:val="6EA92C55C0684D25A66AA9299B093E14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0989DDDE02746349A133BDD3B9737F22">
    <w:name w:val="C0989DDDE02746349A133BDD3B9737F2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BC8C077878D24C3FBEBDABC5AFC075A02">
    <w:name w:val="BC8C077878D24C3FBEBDABC5AFC075A0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8F44C35E5DF4600BC2FD8741270FF1F2">
    <w:name w:val="38F44C35E5DF4600BC2FD8741270FF1F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B4A5DA3288A48E0BF04E629CD7E02682">
    <w:name w:val="4B4A5DA3288A48E0BF04E629CD7E0268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83B48DA76C94243AE27ED5546F4AB422">
    <w:name w:val="283B48DA76C94243AE27ED5546F4AB42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3B7BD12BF4A411CBA35CAFFD9D7B293">
    <w:name w:val="73B7BD12BF4A411CBA35CAFFD9D7B293"/>
    <w:rsid w:val="00BE0D27"/>
  </w:style>
  <w:style w:type="paragraph" w:customStyle="1" w:styleId="57C35CC603EC4F8B95ACE3587A662FF27">
    <w:name w:val="57C35CC603EC4F8B95ACE3587A662FF2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2381F6A049A4F15AC7909BF2B2E435B7">
    <w:name w:val="92381F6A049A4F15AC7909BF2B2E435B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0BD7345BA9C4D4DA47EB1E554AD7A517">
    <w:name w:val="10BD7345BA9C4D4DA47EB1E554AD7A51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DBA0C8AFEC54FFEBD0D63521046714C7">
    <w:name w:val="0DBA0C8AFEC54FFEBD0D63521046714C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E30C5911E334C95B87041E45041BB567">
    <w:name w:val="6E30C5911E334C95B87041E45041BB56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1B7E33EEBBC4BCBBCDD94DBC24354B97">
    <w:name w:val="71B7E33EEBBC4BCBBCDD94DBC24354B9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B3A2FF56F1740A5A92C5803AAB578DF7">
    <w:name w:val="9B3A2FF56F1740A5A92C5803AAB578DF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A4FBE6029A94063BD29E81573AC959B7">
    <w:name w:val="4A4FBE6029A94063BD29E81573AC959B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C7D579068514582B72865E73F2CF5FA7">
    <w:name w:val="CC7D579068514582B72865E73F2CF5FA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95D4BF33AFC441D88229EABB9C264917">
    <w:name w:val="395D4BF33AFC441D88229EABB9C26491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867AD154DFC44389D57E6AA04895A387">
    <w:name w:val="0867AD154DFC44389D57E6AA04895A38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0B2EA7DE5A247669974012C5182FDBF7">
    <w:name w:val="C0B2EA7DE5A247669974012C5182FDBF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A9FCC68E85841A1ADFA5D118E242A867">
    <w:name w:val="9A9FCC68E85841A1ADFA5D118E242A86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FF75D59F115421C8DAAB3CE6CDEADE87">
    <w:name w:val="EFF75D59F115421C8DAAB3CE6CDEADE8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5EAEA51307F4FB4B4D6A2554160DB067">
    <w:name w:val="95EAEA51307F4FB4B4D6A2554160DB06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1D750CA29FE40B2ADB0233BCB3A39487">
    <w:name w:val="11D750CA29FE40B2ADB0233BCB3A3948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FB602EBADDC4C8685E0C0B41A3F880A7">
    <w:name w:val="3FB602EBADDC4C8685E0C0B41A3F880A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37E34D6402442A88942F7ECAF856A357">
    <w:name w:val="237E34D6402442A88942F7ECAF856A35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81856BFD55D475FA00B03EF8B605C787">
    <w:name w:val="C81856BFD55D475FA00B03EF8B605C78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DDE2D4DC52D41C09A6E7E88C5324EE07">
    <w:name w:val="FDDE2D4DC52D41C09A6E7E88C5324EE0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1E41647374FDB8F9E5816719BC6937">
    <w:name w:val="4341E41647374FDB8F9E5816719BC693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AB2D98EF7402F942BB4EB7A3911A67">
    <w:name w:val="434AB2D98EF7402F942BB4EB7A3911A6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9CF1A19565D46119C0B80D8B90B20087">
    <w:name w:val="29CF1A19565D46119C0B80D8B90B2008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8F94F40F94F4ABEAB8977D38A09C29D7">
    <w:name w:val="78F94F40F94F4ABEAB8977D38A09C29D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4A44FE78E324E6CAE51EFC45CAF7AD57">
    <w:name w:val="74A44FE78E324E6CAE51EFC45CAF7AD5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C11EAC5DC3E4C3FA499683F80903ABA7">
    <w:name w:val="FC11EAC5DC3E4C3FA499683F80903ABA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48DD2C4EA724D3EB305C825E17E237B4">
    <w:name w:val="F48DD2C4EA724D3EB305C825E17E237B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124CF3E19274E03BEB1029E8681A25E4">
    <w:name w:val="0124CF3E19274E03BEB1029E8681A25E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8856131998949A1B93F93A611CD971E4">
    <w:name w:val="48856131998949A1B93F93A611CD971E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02BC011A88D4F3C82FFCF6242FF6D4D4">
    <w:name w:val="F02BC011A88D4F3C82FFCF6242FF6D4D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732AB65D8C34CE6999541B6A03EB6B54">
    <w:name w:val="E732AB65D8C34CE6999541B6A03EB6B5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EA92C55C0684D25A66AA9299B093E143">
    <w:name w:val="6EA92C55C0684D25A66AA9299B093E14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0989DDDE02746349A133BDD3B9737F23">
    <w:name w:val="C0989DDDE02746349A133BDD3B9737F2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BC8C077878D24C3FBEBDABC5AFC075A03">
    <w:name w:val="BC8C077878D24C3FBEBDABC5AFC075A0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3B7BD12BF4A411CBA35CAFFD9D7B2931">
    <w:name w:val="73B7BD12BF4A411CBA35CAFFD9D7B293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8F44C35E5DF4600BC2FD8741270FF1F3">
    <w:name w:val="38F44C35E5DF4600BC2FD8741270FF1F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B4A5DA3288A48E0BF04E629CD7E02683">
    <w:name w:val="4B4A5DA3288A48E0BF04E629CD7E0268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83B48DA76C94243AE27ED5546F4AB423">
    <w:name w:val="283B48DA76C94243AE27ED5546F4AB42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7AF290049594054966AC50361D8622D">
    <w:name w:val="97AF290049594054966AC50361D8622D"/>
    <w:rsid w:val="00BE0D27"/>
  </w:style>
  <w:style w:type="paragraph" w:customStyle="1" w:styleId="147F4E6D61964638A68F2FC1216B1FB2">
    <w:name w:val="147F4E6D61964638A68F2FC1216B1FB2"/>
    <w:rsid w:val="00BE0D27"/>
  </w:style>
  <w:style w:type="paragraph" w:customStyle="1" w:styleId="D9FF7A29242B405BBA5C8C7E658F4891">
    <w:name w:val="D9FF7A29242B405BBA5C8C7E658F4891"/>
    <w:rsid w:val="00BE0D27"/>
  </w:style>
  <w:style w:type="paragraph" w:customStyle="1" w:styleId="884D4B9EEE8746BEB87D4C77EA98928F">
    <w:name w:val="884D4B9EEE8746BEB87D4C77EA98928F"/>
    <w:rsid w:val="00BE0D27"/>
  </w:style>
  <w:style w:type="paragraph" w:customStyle="1" w:styleId="350F59435A9C4FD49255F1A30171B62B">
    <w:name w:val="350F59435A9C4FD49255F1A30171B62B"/>
    <w:rsid w:val="00BE0D27"/>
  </w:style>
  <w:style w:type="paragraph" w:customStyle="1" w:styleId="8C4C967E8A284387AD92133847CA757B">
    <w:name w:val="8C4C967E8A284387AD92133847CA757B"/>
    <w:rsid w:val="00BE0D27"/>
  </w:style>
  <w:style w:type="paragraph" w:customStyle="1" w:styleId="8CDFDD71EB0F4E9FAB02C2A7377329EC">
    <w:name w:val="8CDFDD71EB0F4E9FAB02C2A7377329EC"/>
    <w:rsid w:val="00BE0D27"/>
  </w:style>
  <w:style w:type="paragraph" w:customStyle="1" w:styleId="18733AD4AC114BE3997BA8BCC93D8DF0">
    <w:name w:val="18733AD4AC114BE3997BA8BCC93D8DF0"/>
    <w:rsid w:val="00BE0D27"/>
  </w:style>
  <w:style w:type="paragraph" w:customStyle="1" w:styleId="AA76E16E415845DA9198BEA98464ACD0">
    <w:name w:val="AA76E16E415845DA9198BEA98464ACD0"/>
    <w:rsid w:val="00BE0D27"/>
  </w:style>
  <w:style w:type="paragraph" w:customStyle="1" w:styleId="C5600FD9287D4AD4864AAD3F9920A3AB">
    <w:name w:val="C5600FD9287D4AD4864AAD3F9920A3AB"/>
    <w:rsid w:val="00BE0D27"/>
  </w:style>
  <w:style w:type="paragraph" w:customStyle="1" w:styleId="9614788E348F40E9BD54ED47BF668BAB">
    <w:name w:val="9614788E348F40E9BD54ED47BF668BAB"/>
    <w:rsid w:val="00BE0D27"/>
  </w:style>
  <w:style w:type="paragraph" w:customStyle="1" w:styleId="35327A43700744B8BC8C5C7FB11F8EB7">
    <w:name w:val="35327A43700744B8BC8C5C7FB11F8EB7"/>
    <w:rsid w:val="00BE0D27"/>
  </w:style>
  <w:style w:type="paragraph" w:customStyle="1" w:styleId="888BA4F761934007AD25DFEADD219C16">
    <w:name w:val="888BA4F761934007AD25DFEADD219C16"/>
    <w:rsid w:val="00BE0D27"/>
  </w:style>
  <w:style w:type="paragraph" w:customStyle="1" w:styleId="3A690460734C4D78AE8CFB24DE8A9338">
    <w:name w:val="3A690460734C4D78AE8CFB24DE8A9338"/>
    <w:rsid w:val="00BE0D27"/>
  </w:style>
  <w:style w:type="paragraph" w:customStyle="1" w:styleId="A2D6748FFF40411CBE6F192F648DA2EB">
    <w:name w:val="A2D6748FFF40411CBE6F192F648DA2EB"/>
    <w:rsid w:val="00BE0D27"/>
  </w:style>
  <w:style w:type="paragraph" w:customStyle="1" w:styleId="7F859DCF84474FFDB0C28C178E105438">
    <w:name w:val="7F859DCF84474FFDB0C28C178E105438"/>
    <w:rsid w:val="00BE0D27"/>
  </w:style>
  <w:style w:type="paragraph" w:customStyle="1" w:styleId="41C74A293B4B451285D5BA1293FF2C16">
    <w:name w:val="41C74A293B4B451285D5BA1293FF2C16"/>
    <w:rsid w:val="00BE0D27"/>
  </w:style>
  <w:style w:type="paragraph" w:customStyle="1" w:styleId="524689A18E184C63B99B376E3F08AB97">
    <w:name w:val="524689A18E184C63B99B376E3F08AB97"/>
    <w:rsid w:val="00BE0D27"/>
  </w:style>
  <w:style w:type="paragraph" w:customStyle="1" w:styleId="311B764B3CA64E75A6AF80FC71D4EA52">
    <w:name w:val="311B764B3CA64E75A6AF80FC71D4EA52"/>
    <w:rsid w:val="00BE0D27"/>
  </w:style>
  <w:style w:type="paragraph" w:customStyle="1" w:styleId="2B1FF2115CB74595B82E468D651E42D0">
    <w:name w:val="2B1FF2115CB74595B82E468D651E42D0"/>
    <w:rsid w:val="00BE0D27"/>
  </w:style>
  <w:style w:type="paragraph" w:customStyle="1" w:styleId="DFA008E06E3245A9936E5515220E6A2C">
    <w:name w:val="DFA008E06E3245A9936E5515220E6A2C"/>
    <w:rsid w:val="00BE0D27"/>
  </w:style>
  <w:style w:type="paragraph" w:customStyle="1" w:styleId="FB64949B50FC409C89143407D0AAFB7C">
    <w:name w:val="FB64949B50FC409C89143407D0AAFB7C"/>
    <w:rsid w:val="00BE0D27"/>
  </w:style>
  <w:style w:type="paragraph" w:customStyle="1" w:styleId="57C35CC603EC4F8B95ACE3587A662FF28">
    <w:name w:val="57C35CC603EC4F8B95ACE3587A662FF2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2381F6A049A4F15AC7909BF2B2E435B8">
    <w:name w:val="92381F6A049A4F15AC7909BF2B2E435B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0BD7345BA9C4D4DA47EB1E554AD7A518">
    <w:name w:val="10BD7345BA9C4D4DA47EB1E554AD7A51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DBA0C8AFEC54FFEBD0D63521046714C8">
    <w:name w:val="0DBA0C8AFEC54FFEBD0D63521046714C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E30C5911E334C95B87041E45041BB568">
    <w:name w:val="6E30C5911E334C95B87041E45041BB56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1B7E33EEBBC4BCBBCDD94DBC24354B98">
    <w:name w:val="71B7E33EEBBC4BCBBCDD94DBC24354B9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B3A2FF56F1740A5A92C5803AAB578DF8">
    <w:name w:val="9B3A2FF56F1740A5A92C5803AAB578DF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A4FBE6029A94063BD29E81573AC959B8">
    <w:name w:val="4A4FBE6029A94063BD29E81573AC959B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C7D579068514582B72865E73F2CF5FA8">
    <w:name w:val="CC7D579068514582B72865E73F2CF5FA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95D4BF33AFC441D88229EABB9C264918">
    <w:name w:val="395D4BF33AFC441D88229EABB9C26491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867AD154DFC44389D57E6AA04895A388">
    <w:name w:val="0867AD154DFC44389D57E6AA04895A38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0B2EA7DE5A247669974012C5182FDBF8">
    <w:name w:val="C0B2EA7DE5A247669974012C5182FDBF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A9FCC68E85841A1ADFA5D118E242A868">
    <w:name w:val="9A9FCC68E85841A1ADFA5D118E242A86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FF75D59F115421C8DAAB3CE6CDEADE88">
    <w:name w:val="EFF75D59F115421C8DAAB3CE6CDEADE8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5EAEA51307F4FB4B4D6A2554160DB068">
    <w:name w:val="95EAEA51307F4FB4B4D6A2554160DB06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1D750CA29FE40B2ADB0233BCB3A39488">
    <w:name w:val="11D750CA29FE40B2ADB0233BCB3A3948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FB602EBADDC4C8685E0C0B41A3F880A8">
    <w:name w:val="3FB602EBADDC4C8685E0C0B41A3F880A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37E34D6402442A88942F7ECAF856A358">
    <w:name w:val="237E34D6402442A88942F7ECAF856A35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81856BFD55D475FA00B03EF8B605C788">
    <w:name w:val="C81856BFD55D475FA00B03EF8B605C78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DDE2D4DC52D41C09A6E7E88C5324EE08">
    <w:name w:val="FDDE2D4DC52D41C09A6E7E88C5324EE0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1E41647374FDB8F9E5816719BC6938">
    <w:name w:val="4341E41647374FDB8F9E5816719BC693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AB2D98EF7402F942BB4EB7A3911A68">
    <w:name w:val="434AB2D98EF7402F942BB4EB7A3911A6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9CF1A19565D46119C0B80D8B90B20088">
    <w:name w:val="29CF1A19565D46119C0B80D8B90B2008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8F94F40F94F4ABEAB8977D38A09C29D8">
    <w:name w:val="78F94F40F94F4ABEAB8977D38A09C29D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4A44FE78E324E6CAE51EFC45CAF7AD58">
    <w:name w:val="74A44FE78E324E6CAE51EFC45CAF7AD5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C11EAC5DC3E4C3FA499683F80903ABA8">
    <w:name w:val="FC11EAC5DC3E4C3FA499683F80903ABA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48DD2C4EA724D3EB305C825E17E237B5">
    <w:name w:val="F48DD2C4EA724D3EB305C825E17E237B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124CF3E19274E03BEB1029E8681A25E5">
    <w:name w:val="0124CF3E19274E03BEB1029E8681A25E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8856131998949A1B93F93A611CD971E5">
    <w:name w:val="48856131998949A1B93F93A611CD971E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02BC011A88D4F3C82FFCF6242FF6D4D5">
    <w:name w:val="F02BC011A88D4F3C82FFCF6242FF6D4D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732AB65D8C34CE6999541B6A03EB6B55">
    <w:name w:val="E732AB65D8C34CE6999541B6A03EB6B5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EA92C55C0684D25A66AA9299B093E144">
    <w:name w:val="6EA92C55C0684D25A66AA9299B093E14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0989DDDE02746349A133BDD3B9737F24">
    <w:name w:val="C0989DDDE02746349A133BDD3B9737F2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BC8C077878D24C3FBEBDABC5AFC075A04">
    <w:name w:val="BC8C077878D24C3FBEBDABC5AFC075A0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3B7BD12BF4A411CBA35CAFFD9D7B2932">
    <w:name w:val="73B7BD12BF4A411CBA35CAFFD9D7B293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8F44C35E5DF4600BC2FD8741270FF1F4">
    <w:name w:val="38F44C35E5DF4600BC2FD8741270FF1F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B4A5DA3288A48E0BF04E629CD7E02684">
    <w:name w:val="4B4A5DA3288A48E0BF04E629CD7E0268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83B48DA76C94243AE27ED5546F4AB424">
    <w:name w:val="283B48DA76C94243AE27ED5546F4AB42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C4C967E8A284387AD92133847CA757B1">
    <w:name w:val="8C4C967E8A284387AD92133847CA757B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CDFDD71EB0F4E9FAB02C2A7377329EC1">
    <w:name w:val="8CDFDD71EB0F4E9FAB02C2A7377329EC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8733AD4AC114BE3997BA8BCC93D8DF01">
    <w:name w:val="18733AD4AC114BE3997BA8BCC93D8DF0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A76E16E415845DA9198BEA98464ACD01">
    <w:name w:val="AA76E16E415845DA9198BEA98464ACD0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5600FD9287D4AD4864AAD3F9920A3AB1">
    <w:name w:val="C5600FD9287D4AD4864AAD3F9920A3AB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614788E348F40E9BD54ED47BF668BAB1">
    <w:name w:val="9614788E348F40E9BD54ED47BF668BAB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5327A43700744B8BC8C5C7FB11F8EB71">
    <w:name w:val="35327A43700744B8BC8C5C7FB11F8EB7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88BA4F761934007AD25DFEADD219C161">
    <w:name w:val="888BA4F761934007AD25DFEADD219C16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A690460734C4D78AE8CFB24DE8A93381">
    <w:name w:val="3A690460734C4D78AE8CFB24DE8A9338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2D6748FFF40411CBE6F192F648DA2EB1">
    <w:name w:val="A2D6748FFF40411CBE6F192F648DA2EB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F859DCF84474FFDB0C28C178E1054381">
    <w:name w:val="7F859DCF84474FFDB0C28C178E105438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1C74A293B4B451285D5BA1293FF2C161">
    <w:name w:val="41C74A293B4B451285D5BA1293FF2C16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24689A18E184C63B99B376E3F08AB971">
    <w:name w:val="524689A18E184C63B99B376E3F08AB97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11B764B3CA64E75A6AF80FC71D4EA521">
    <w:name w:val="311B764B3CA64E75A6AF80FC71D4EA52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B1FF2115CB74595B82E468D651E42D01">
    <w:name w:val="2B1FF2115CB74595B82E468D651E42D0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FA008E06E3245A9936E5515220E6A2C1">
    <w:name w:val="DFA008E06E3245A9936E5515220E6A2C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B64949B50FC409C89143407D0AAFB7C1">
    <w:name w:val="FB64949B50FC409C89143407D0AAFB7C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15FD539DE3C4545AFDE4E1EC09C4253">
    <w:name w:val="315FD539DE3C4545AFDE4E1EC09C4253"/>
    <w:rsid w:val="00BE0D27"/>
  </w:style>
  <w:style w:type="paragraph" w:customStyle="1" w:styleId="44D867A671E34DC791158D2A488ED64D">
    <w:name w:val="44D867A671E34DC791158D2A488ED64D"/>
    <w:rsid w:val="00BE0D27"/>
  </w:style>
  <w:style w:type="paragraph" w:customStyle="1" w:styleId="8D7E73123B7F4269B4F6BB1BAD89EB1D">
    <w:name w:val="8D7E73123B7F4269B4F6BB1BAD89EB1D"/>
    <w:rsid w:val="00BE0D27"/>
  </w:style>
  <w:style w:type="paragraph" w:customStyle="1" w:styleId="A037047CE078457AB90A9713CE727B5A">
    <w:name w:val="A037047CE078457AB90A9713CE727B5A"/>
    <w:rsid w:val="00BE0D27"/>
  </w:style>
  <w:style w:type="paragraph" w:customStyle="1" w:styleId="FA08165AFA514A37A610181240653DA4">
    <w:name w:val="FA08165AFA514A37A610181240653DA4"/>
    <w:rsid w:val="00BE0D27"/>
  </w:style>
  <w:style w:type="paragraph" w:customStyle="1" w:styleId="57C35CC603EC4F8B95ACE3587A662FF29">
    <w:name w:val="57C35CC603EC4F8B95ACE3587A662FF2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2381F6A049A4F15AC7909BF2B2E435B9">
    <w:name w:val="92381F6A049A4F15AC7909BF2B2E435B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0BD7345BA9C4D4DA47EB1E554AD7A519">
    <w:name w:val="10BD7345BA9C4D4DA47EB1E554AD7A51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DBA0C8AFEC54FFEBD0D63521046714C9">
    <w:name w:val="0DBA0C8AFEC54FFEBD0D63521046714C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E30C5911E334C95B87041E45041BB569">
    <w:name w:val="6E30C5911E334C95B87041E45041BB56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1B7E33EEBBC4BCBBCDD94DBC24354B99">
    <w:name w:val="71B7E33EEBBC4BCBBCDD94DBC24354B9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B3A2FF56F1740A5A92C5803AAB578DF9">
    <w:name w:val="9B3A2FF56F1740A5A92C5803AAB578DF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A4FBE6029A94063BD29E81573AC959B9">
    <w:name w:val="4A4FBE6029A94063BD29E81573AC959B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C7D579068514582B72865E73F2CF5FA9">
    <w:name w:val="CC7D579068514582B72865E73F2CF5FA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95D4BF33AFC441D88229EABB9C264919">
    <w:name w:val="395D4BF33AFC441D88229EABB9C26491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867AD154DFC44389D57E6AA04895A389">
    <w:name w:val="0867AD154DFC44389D57E6AA04895A38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0B2EA7DE5A247669974012C5182FDBF9">
    <w:name w:val="C0B2EA7DE5A247669974012C5182FDBF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A9FCC68E85841A1ADFA5D118E242A869">
    <w:name w:val="9A9FCC68E85841A1ADFA5D118E242A86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FF75D59F115421C8DAAB3CE6CDEADE89">
    <w:name w:val="EFF75D59F115421C8DAAB3CE6CDEADE8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5EAEA51307F4FB4B4D6A2554160DB069">
    <w:name w:val="95EAEA51307F4FB4B4D6A2554160DB06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1D750CA29FE40B2ADB0233BCB3A39489">
    <w:name w:val="11D750CA29FE40B2ADB0233BCB3A3948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FB602EBADDC4C8685E0C0B41A3F880A9">
    <w:name w:val="3FB602EBADDC4C8685E0C0B41A3F880A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37E34D6402442A88942F7ECAF856A359">
    <w:name w:val="237E34D6402442A88942F7ECAF856A35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81856BFD55D475FA00B03EF8B605C789">
    <w:name w:val="C81856BFD55D475FA00B03EF8B605C78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DDE2D4DC52D41C09A6E7E88C5324EE09">
    <w:name w:val="FDDE2D4DC52D41C09A6E7E88C5324EE0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1E41647374FDB8F9E5816719BC6939">
    <w:name w:val="4341E41647374FDB8F9E5816719BC693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AB2D98EF7402F942BB4EB7A3911A69">
    <w:name w:val="434AB2D98EF7402F942BB4EB7A3911A6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9CF1A19565D46119C0B80D8B90B20089">
    <w:name w:val="29CF1A19565D46119C0B80D8B90B2008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8F94F40F94F4ABEAB8977D38A09C29D9">
    <w:name w:val="78F94F40F94F4ABEAB8977D38A09C29D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4A44FE78E324E6CAE51EFC45CAF7AD59">
    <w:name w:val="74A44FE78E324E6CAE51EFC45CAF7AD5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C11EAC5DC3E4C3FA499683F80903ABA9">
    <w:name w:val="FC11EAC5DC3E4C3FA499683F80903ABA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48DD2C4EA724D3EB305C825E17E237B6">
    <w:name w:val="F48DD2C4EA724D3EB305C825E17E237B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124CF3E19274E03BEB1029E8681A25E6">
    <w:name w:val="0124CF3E19274E03BEB1029E8681A25E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8856131998949A1B93F93A611CD971E6">
    <w:name w:val="48856131998949A1B93F93A611CD971E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02BC011A88D4F3C82FFCF6242FF6D4D6">
    <w:name w:val="F02BC011A88D4F3C82FFCF6242FF6D4D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732AB65D8C34CE6999541B6A03EB6B56">
    <w:name w:val="E732AB65D8C34CE6999541B6A03EB6B5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EA92C55C0684D25A66AA9299B093E145">
    <w:name w:val="6EA92C55C0684D25A66AA9299B093E14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0989DDDE02746349A133BDD3B9737F25">
    <w:name w:val="C0989DDDE02746349A133BDD3B9737F2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BC8C077878D24C3FBEBDABC5AFC075A05">
    <w:name w:val="BC8C077878D24C3FBEBDABC5AFC075A0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3B7BD12BF4A411CBA35CAFFD9D7B2933">
    <w:name w:val="73B7BD12BF4A411CBA35CAFFD9D7B293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8F44C35E5DF4600BC2FD8741270FF1F5">
    <w:name w:val="38F44C35E5DF4600BC2FD8741270FF1F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B4A5DA3288A48E0BF04E629CD7E02685">
    <w:name w:val="4B4A5DA3288A48E0BF04E629CD7E0268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83B48DA76C94243AE27ED5546F4AB425">
    <w:name w:val="283B48DA76C94243AE27ED5546F4AB42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15FD539DE3C4545AFDE4E1EC09C42531">
    <w:name w:val="315FD539DE3C4545AFDE4E1EC09C4253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4D867A671E34DC791158D2A488ED64D1">
    <w:name w:val="44D867A671E34DC791158D2A488ED64D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D7E73123B7F4269B4F6BB1BAD89EB1D1">
    <w:name w:val="8D7E73123B7F4269B4F6BB1BAD89EB1D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037047CE078457AB90A9713CE727B5A1">
    <w:name w:val="A037047CE078457AB90A9713CE727B5A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5600FD9287D4AD4864AAD3F9920A3AB2">
    <w:name w:val="C5600FD9287D4AD4864AAD3F9920A3AB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614788E348F40E9BD54ED47BF668BAB2">
    <w:name w:val="9614788E348F40E9BD54ED47BF668BAB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5327A43700744B8BC8C5C7FB11F8EB72">
    <w:name w:val="35327A43700744B8BC8C5C7FB11F8EB7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88BA4F761934007AD25DFEADD219C162">
    <w:name w:val="888BA4F761934007AD25DFEADD219C16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A690460734C4D78AE8CFB24DE8A93382">
    <w:name w:val="3A690460734C4D78AE8CFB24DE8A9338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2D6748FFF40411CBE6F192F648DA2EB2">
    <w:name w:val="A2D6748FFF40411CBE6F192F648DA2EB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F859DCF84474FFDB0C28C178E1054382">
    <w:name w:val="7F859DCF84474FFDB0C28C178E105438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1C74A293B4B451285D5BA1293FF2C162">
    <w:name w:val="41C74A293B4B451285D5BA1293FF2C16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24689A18E184C63B99B376E3F08AB972">
    <w:name w:val="524689A18E184C63B99B376E3F08AB97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11B764B3CA64E75A6AF80FC71D4EA522">
    <w:name w:val="311B764B3CA64E75A6AF80FC71D4EA52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B1FF2115CB74595B82E468D651E42D02">
    <w:name w:val="2B1FF2115CB74595B82E468D651E42D0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FA008E06E3245A9936E5515220E6A2C2">
    <w:name w:val="DFA008E06E3245A9936E5515220E6A2C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B64949B50FC409C89143407D0AAFB7C2">
    <w:name w:val="FB64949B50FC409C89143407D0AAFB7C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A08165AFA514A37A610181240653DA41">
    <w:name w:val="FA08165AFA514A37A610181240653DA4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67040B8906A4DAB98D6332790CCC02B">
    <w:name w:val="367040B8906A4DAB98D6332790CCC02B"/>
    <w:rsid w:val="00BE0D27"/>
  </w:style>
  <w:style w:type="paragraph" w:customStyle="1" w:styleId="D04F95B0A1CA4D6B8B46C62B0FDD7CAF">
    <w:name w:val="D04F95B0A1CA4D6B8B46C62B0FDD7CAF"/>
    <w:rsid w:val="00BE0D27"/>
  </w:style>
  <w:style w:type="paragraph" w:customStyle="1" w:styleId="57C35CC603EC4F8B95ACE3587A662FF210">
    <w:name w:val="57C35CC603EC4F8B95ACE3587A662FF2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2381F6A049A4F15AC7909BF2B2E435B10">
    <w:name w:val="92381F6A049A4F15AC7909BF2B2E435B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0BD7345BA9C4D4DA47EB1E554AD7A5110">
    <w:name w:val="10BD7345BA9C4D4DA47EB1E554AD7A51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DBA0C8AFEC54FFEBD0D63521046714C10">
    <w:name w:val="0DBA0C8AFEC54FFEBD0D63521046714C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E30C5911E334C95B87041E45041BB5610">
    <w:name w:val="6E30C5911E334C95B87041E45041BB56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1B7E33EEBBC4BCBBCDD94DBC24354B910">
    <w:name w:val="71B7E33EEBBC4BCBBCDD94DBC24354B9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B3A2FF56F1740A5A92C5803AAB578DF10">
    <w:name w:val="9B3A2FF56F1740A5A92C5803AAB578DF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A4FBE6029A94063BD29E81573AC959B10">
    <w:name w:val="4A4FBE6029A94063BD29E81573AC959B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C7D579068514582B72865E73F2CF5FA10">
    <w:name w:val="CC7D579068514582B72865E73F2CF5FA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95D4BF33AFC441D88229EABB9C2649110">
    <w:name w:val="395D4BF33AFC441D88229EABB9C26491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867AD154DFC44389D57E6AA04895A3810">
    <w:name w:val="0867AD154DFC44389D57E6AA04895A38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0B2EA7DE5A247669974012C5182FDBF10">
    <w:name w:val="C0B2EA7DE5A247669974012C5182FDBF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A9FCC68E85841A1ADFA5D118E242A8610">
    <w:name w:val="9A9FCC68E85841A1ADFA5D118E242A86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FF75D59F115421C8DAAB3CE6CDEADE810">
    <w:name w:val="EFF75D59F115421C8DAAB3CE6CDEADE8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5EAEA51307F4FB4B4D6A2554160DB0610">
    <w:name w:val="95EAEA51307F4FB4B4D6A2554160DB06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1D750CA29FE40B2ADB0233BCB3A394810">
    <w:name w:val="11D750CA29FE40B2ADB0233BCB3A3948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FB602EBADDC4C8685E0C0B41A3F880A10">
    <w:name w:val="3FB602EBADDC4C8685E0C0B41A3F880A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37E34D6402442A88942F7ECAF856A3510">
    <w:name w:val="237E34D6402442A88942F7ECAF856A35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81856BFD55D475FA00B03EF8B605C7810">
    <w:name w:val="C81856BFD55D475FA00B03EF8B605C78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DDE2D4DC52D41C09A6E7E88C5324EE010">
    <w:name w:val="FDDE2D4DC52D41C09A6E7E88C5324EE0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1E41647374FDB8F9E5816719BC69310">
    <w:name w:val="4341E41647374FDB8F9E5816719BC693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AB2D98EF7402F942BB4EB7A3911A610">
    <w:name w:val="434AB2D98EF7402F942BB4EB7A3911A6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9CF1A19565D46119C0B80D8B90B200810">
    <w:name w:val="29CF1A19565D46119C0B80D8B90B2008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8F94F40F94F4ABEAB8977D38A09C29D10">
    <w:name w:val="78F94F40F94F4ABEAB8977D38A09C29D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4A44FE78E324E6CAE51EFC45CAF7AD510">
    <w:name w:val="74A44FE78E324E6CAE51EFC45CAF7AD5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C11EAC5DC3E4C3FA499683F80903ABA10">
    <w:name w:val="FC11EAC5DC3E4C3FA499683F80903ABA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48DD2C4EA724D3EB305C825E17E237B7">
    <w:name w:val="F48DD2C4EA724D3EB305C825E17E237B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124CF3E19274E03BEB1029E8681A25E7">
    <w:name w:val="0124CF3E19274E03BEB1029E8681A25E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8856131998949A1B93F93A611CD971E7">
    <w:name w:val="48856131998949A1B93F93A611CD971E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02BC011A88D4F3C82FFCF6242FF6D4D7">
    <w:name w:val="F02BC011A88D4F3C82FFCF6242FF6D4D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732AB65D8C34CE6999541B6A03EB6B57">
    <w:name w:val="E732AB65D8C34CE6999541B6A03EB6B5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EA92C55C0684D25A66AA9299B093E146">
    <w:name w:val="6EA92C55C0684D25A66AA9299B093E14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0989DDDE02746349A133BDD3B9737F26">
    <w:name w:val="C0989DDDE02746349A133BDD3B9737F2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BC8C077878D24C3FBEBDABC5AFC075A06">
    <w:name w:val="BC8C077878D24C3FBEBDABC5AFC075A0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3B7BD12BF4A411CBA35CAFFD9D7B2934">
    <w:name w:val="73B7BD12BF4A411CBA35CAFFD9D7B293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8F44C35E5DF4600BC2FD8741270FF1F6">
    <w:name w:val="38F44C35E5DF4600BC2FD8741270FF1F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B4A5DA3288A48E0BF04E629CD7E02686">
    <w:name w:val="4B4A5DA3288A48E0BF04E629CD7E0268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83B48DA76C94243AE27ED5546F4AB426">
    <w:name w:val="283B48DA76C94243AE27ED5546F4AB42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15FD539DE3C4545AFDE4E1EC09C42532">
    <w:name w:val="315FD539DE3C4545AFDE4E1EC09C4253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4D867A671E34DC791158D2A488ED64D2">
    <w:name w:val="44D867A671E34DC791158D2A488ED64D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D7E73123B7F4269B4F6BB1BAD89EB1D2">
    <w:name w:val="8D7E73123B7F4269B4F6BB1BAD89EB1D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037047CE078457AB90A9713CE727B5A2">
    <w:name w:val="A037047CE078457AB90A9713CE727B5A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5600FD9287D4AD4864AAD3F9920A3AB3">
    <w:name w:val="C5600FD9287D4AD4864AAD3F9920A3AB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614788E348F40E9BD54ED47BF668BAB3">
    <w:name w:val="9614788E348F40E9BD54ED47BF668BAB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5327A43700744B8BC8C5C7FB11F8EB73">
    <w:name w:val="35327A43700744B8BC8C5C7FB11F8EB7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88BA4F761934007AD25DFEADD219C163">
    <w:name w:val="888BA4F761934007AD25DFEADD219C16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A690460734C4D78AE8CFB24DE8A93383">
    <w:name w:val="3A690460734C4D78AE8CFB24DE8A9338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2D6748FFF40411CBE6F192F648DA2EB3">
    <w:name w:val="A2D6748FFF40411CBE6F192F648DA2EB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F859DCF84474FFDB0C28C178E1054383">
    <w:name w:val="7F859DCF84474FFDB0C28C178E105438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1C74A293B4B451285D5BA1293FF2C163">
    <w:name w:val="41C74A293B4B451285D5BA1293FF2C16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24689A18E184C63B99B376E3F08AB973">
    <w:name w:val="524689A18E184C63B99B376E3F08AB97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11B764B3CA64E75A6AF80FC71D4EA523">
    <w:name w:val="311B764B3CA64E75A6AF80FC71D4EA52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B1FF2115CB74595B82E468D651E42D03">
    <w:name w:val="2B1FF2115CB74595B82E468D651E42D0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FA008E06E3245A9936E5515220E6A2C3">
    <w:name w:val="DFA008E06E3245A9936E5515220E6A2C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B64949B50FC409C89143407D0AAFB7C3">
    <w:name w:val="FB64949B50FC409C89143407D0AAFB7C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A08165AFA514A37A610181240653DA42">
    <w:name w:val="FA08165AFA514A37A610181240653DA4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04F95B0A1CA4D6B8B46C62B0FDD7CAF1">
    <w:name w:val="D04F95B0A1CA4D6B8B46C62B0FDD7CAF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1F8C15CBA2248E199D13A3707D1B3AB">
    <w:name w:val="D1F8C15CBA2248E199D13A3707D1B3AB"/>
    <w:rsid w:val="00BE0D27"/>
  </w:style>
  <w:style w:type="paragraph" w:customStyle="1" w:styleId="10A11CEE0F4D4AF598B82B59E7C262E8">
    <w:name w:val="10A11CEE0F4D4AF598B82B59E7C262E8"/>
    <w:rsid w:val="00BE0D27"/>
  </w:style>
  <w:style w:type="paragraph" w:customStyle="1" w:styleId="E0BC7D83BE8C4B82980DDED0C8000AA0">
    <w:name w:val="E0BC7D83BE8C4B82980DDED0C8000AA0"/>
    <w:rsid w:val="00BE0D27"/>
  </w:style>
  <w:style w:type="paragraph" w:customStyle="1" w:styleId="DE21B299D8B941BE93BCB1570F2FA9F7">
    <w:name w:val="DE21B299D8B941BE93BCB1570F2FA9F7"/>
    <w:rsid w:val="00BE0D27"/>
  </w:style>
  <w:style w:type="paragraph" w:customStyle="1" w:styleId="B2368743776C4DD7AF94EFFEBFB549E5">
    <w:name w:val="B2368743776C4DD7AF94EFFEBFB549E5"/>
    <w:rsid w:val="00BE0D27"/>
  </w:style>
  <w:style w:type="paragraph" w:customStyle="1" w:styleId="322AF1551F8647F7B7522ED85D19018F">
    <w:name w:val="322AF1551F8647F7B7522ED85D19018F"/>
    <w:rsid w:val="00BE0D27"/>
  </w:style>
  <w:style w:type="paragraph" w:customStyle="1" w:styleId="0C929BF70D074CB6B368F6BE391A732F">
    <w:name w:val="0C929BF70D074CB6B368F6BE391A732F"/>
    <w:rsid w:val="00BE0D27"/>
  </w:style>
  <w:style w:type="paragraph" w:customStyle="1" w:styleId="019B8B2F2FB34AA0AEE0371DF3824D5C">
    <w:name w:val="019B8B2F2FB34AA0AEE0371DF3824D5C"/>
    <w:rsid w:val="00BE0D27"/>
  </w:style>
  <w:style w:type="paragraph" w:customStyle="1" w:styleId="10FAFDE870BB4BC3A8FB5AFDE5EE2341">
    <w:name w:val="10FAFDE870BB4BC3A8FB5AFDE5EE2341"/>
    <w:rsid w:val="00BE0D27"/>
  </w:style>
  <w:style w:type="paragraph" w:customStyle="1" w:styleId="5BBA453A059643C3924F48F23301B1DC">
    <w:name w:val="5BBA453A059643C3924F48F23301B1DC"/>
    <w:rsid w:val="00BE0D27"/>
  </w:style>
  <w:style w:type="paragraph" w:customStyle="1" w:styleId="B76F05C78D6D4736BD4673674D9F1416">
    <w:name w:val="B76F05C78D6D4736BD4673674D9F1416"/>
    <w:rsid w:val="00BE0D27"/>
  </w:style>
  <w:style w:type="paragraph" w:customStyle="1" w:styleId="4EDA341EEC9E49E1B2E83AFFB007C2F9">
    <w:name w:val="4EDA341EEC9E49E1B2E83AFFB007C2F9"/>
    <w:rsid w:val="00BE0D27"/>
  </w:style>
  <w:style w:type="paragraph" w:customStyle="1" w:styleId="19020DCF947945CABE272FF289F81579">
    <w:name w:val="19020DCF947945CABE272FF289F81579"/>
    <w:rsid w:val="00BE0D27"/>
  </w:style>
  <w:style w:type="paragraph" w:customStyle="1" w:styleId="521AB6C2690A471280F40BB23FD1ECAC">
    <w:name w:val="521AB6C2690A471280F40BB23FD1ECAC"/>
    <w:rsid w:val="00BE0D27"/>
  </w:style>
  <w:style w:type="paragraph" w:customStyle="1" w:styleId="4398EE2BD6574364B5F9D02DB60D09BC">
    <w:name w:val="4398EE2BD6574364B5F9D02DB60D09BC"/>
    <w:rsid w:val="00BE0D27"/>
  </w:style>
  <w:style w:type="paragraph" w:customStyle="1" w:styleId="7D6B9602B68C4F5A8CEF151492DC9A9B">
    <w:name w:val="7D6B9602B68C4F5A8CEF151492DC9A9B"/>
    <w:rsid w:val="00BE0D27"/>
  </w:style>
  <w:style w:type="paragraph" w:customStyle="1" w:styleId="9922FDB4D1494EDCB34D6D4E64EAB460">
    <w:name w:val="9922FDB4D1494EDCB34D6D4E64EAB460"/>
    <w:rsid w:val="00BE0D27"/>
  </w:style>
  <w:style w:type="paragraph" w:customStyle="1" w:styleId="15D9451987F74DFB8153D20258E79412">
    <w:name w:val="15D9451987F74DFB8153D20258E79412"/>
    <w:rsid w:val="00BE0D27"/>
  </w:style>
  <w:style w:type="paragraph" w:customStyle="1" w:styleId="08B847550C1441729EC1500FE03783BB">
    <w:name w:val="08B847550C1441729EC1500FE03783BB"/>
    <w:rsid w:val="00BE0D27"/>
  </w:style>
  <w:style w:type="paragraph" w:customStyle="1" w:styleId="92C9499D7A9549E2B9107A510A3635F1">
    <w:name w:val="92C9499D7A9549E2B9107A510A3635F1"/>
    <w:rsid w:val="00BE0D27"/>
  </w:style>
  <w:style w:type="paragraph" w:customStyle="1" w:styleId="27AFF7A3437A47BE81A1D10641B49623">
    <w:name w:val="27AFF7A3437A47BE81A1D10641B49623"/>
    <w:rsid w:val="00BE0D27"/>
  </w:style>
  <w:style w:type="paragraph" w:customStyle="1" w:styleId="CEF1B38F97ED43B3922B4B2EC3029F46">
    <w:name w:val="CEF1B38F97ED43B3922B4B2EC3029F46"/>
    <w:rsid w:val="00BE0D27"/>
  </w:style>
  <w:style w:type="paragraph" w:customStyle="1" w:styleId="DE23F56AEC324AEF95FE4F535DCAD3C8">
    <w:name w:val="DE23F56AEC324AEF95FE4F535DCAD3C8"/>
    <w:rsid w:val="00BE0D27"/>
  </w:style>
  <w:style w:type="paragraph" w:customStyle="1" w:styleId="CC2BF2BE07C746D4998BACC99F0ED836">
    <w:name w:val="CC2BF2BE07C746D4998BACC99F0ED836"/>
    <w:rsid w:val="00BE0D27"/>
  </w:style>
  <w:style w:type="paragraph" w:customStyle="1" w:styleId="600699E9FA3E4270A029B983F3C9FCA1">
    <w:name w:val="600699E9FA3E4270A029B983F3C9FCA1"/>
    <w:rsid w:val="00BE0D27"/>
  </w:style>
  <w:style w:type="paragraph" w:customStyle="1" w:styleId="DC3161132FC8413B915600FC6FA88DE0">
    <w:name w:val="DC3161132FC8413B915600FC6FA88DE0"/>
    <w:rsid w:val="00BE0D27"/>
  </w:style>
  <w:style w:type="paragraph" w:customStyle="1" w:styleId="1AED79C174914CD6AC13700187FFE882">
    <w:name w:val="1AED79C174914CD6AC13700187FFE882"/>
    <w:rsid w:val="00BE0D27"/>
  </w:style>
  <w:style w:type="paragraph" w:customStyle="1" w:styleId="26AA94BFF9414712ABEDD751B48F774B">
    <w:name w:val="26AA94BFF9414712ABEDD751B48F774B"/>
    <w:rsid w:val="00BE0D27"/>
  </w:style>
  <w:style w:type="paragraph" w:customStyle="1" w:styleId="948DD4EC246D4B82B08043B0AEADC4C1">
    <w:name w:val="948DD4EC246D4B82B08043B0AEADC4C1"/>
    <w:rsid w:val="00BE0D27"/>
  </w:style>
  <w:style w:type="paragraph" w:customStyle="1" w:styleId="1EDF3B0D86734CBABF676AE9D11A6D7F">
    <w:name w:val="1EDF3B0D86734CBABF676AE9D11A6D7F"/>
    <w:rsid w:val="00BE0D27"/>
  </w:style>
  <w:style w:type="paragraph" w:customStyle="1" w:styleId="40046F1D88894C43B89CE3B11878F9B8">
    <w:name w:val="40046F1D88894C43B89CE3B11878F9B8"/>
    <w:rsid w:val="00BE0D27"/>
  </w:style>
  <w:style w:type="paragraph" w:customStyle="1" w:styleId="7C13677E4EBB45A0871F6A2F56D48EEA">
    <w:name w:val="7C13677E4EBB45A0871F6A2F56D48EEA"/>
    <w:rsid w:val="00BE0D27"/>
  </w:style>
  <w:style w:type="paragraph" w:customStyle="1" w:styleId="A0215802A5A545C2A3B8824157DD142F">
    <w:name w:val="A0215802A5A545C2A3B8824157DD142F"/>
    <w:rsid w:val="00BE0D27"/>
  </w:style>
  <w:style w:type="paragraph" w:customStyle="1" w:styleId="8A5DEC9C8C07417CAE536D41E9080FD7">
    <w:name w:val="8A5DEC9C8C07417CAE536D41E9080FD7"/>
    <w:rsid w:val="00BE0D27"/>
  </w:style>
  <w:style w:type="paragraph" w:customStyle="1" w:styleId="A52E6EB64F064937B4A05C5AC83E2F13">
    <w:name w:val="A52E6EB64F064937B4A05C5AC83E2F13"/>
    <w:rsid w:val="00BE0D27"/>
  </w:style>
  <w:style w:type="paragraph" w:customStyle="1" w:styleId="84C72CFF288C4E23A331CBF41F8C2195">
    <w:name w:val="84C72CFF288C4E23A331CBF41F8C2195"/>
    <w:rsid w:val="00BE0D27"/>
  </w:style>
  <w:style w:type="paragraph" w:customStyle="1" w:styleId="533D0A10ADF44FF195C06483D4B3517A">
    <w:name w:val="533D0A10ADF44FF195C06483D4B3517A"/>
    <w:rsid w:val="00BE0D27"/>
  </w:style>
  <w:style w:type="paragraph" w:customStyle="1" w:styleId="FDAA6171C4CC4D57B9EADB74972DF97D">
    <w:name w:val="FDAA6171C4CC4D57B9EADB74972DF97D"/>
    <w:rsid w:val="00BE0D27"/>
  </w:style>
  <w:style w:type="paragraph" w:customStyle="1" w:styleId="CA35EA9F6F0C45C791832309911AA97C">
    <w:name w:val="CA35EA9F6F0C45C791832309911AA97C"/>
    <w:rsid w:val="00BE0D27"/>
  </w:style>
  <w:style w:type="paragraph" w:customStyle="1" w:styleId="F123D029B2D840C78B64BECF9CB4CABA">
    <w:name w:val="F123D029B2D840C78B64BECF9CB4CABA"/>
    <w:rsid w:val="00BE0D27"/>
  </w:style>
  <w:style w:type="paragraph" w:customStyle="1" w:styleId="BB8B608531774ECCA32939CBEE499C84">
    <w:name w:val="BB8B608531774ECCA32939CBEE499C84"/>
    <w:rsid w:val="00BE0D27"/>
  </w:style>
  <w:style w:type="paragraph" w:customStyle="1" w:styleId="63166B06FC824C89A0B60064B3812EBF">
    <w:name w:val="63166B06FC824C89A0B60064B3812EBF"/>
    <w:rsid w:val="00BE0D27"/>
  </w:style>
  <w:style w:type="paragraph" w:customStyle="1" w:styleId="459062883444481E984C70CD2B9370E2">
    <w:name w:val="459062883444481E984C70CD2B9370E2"/>
    <w:rsid w:val="00BE0D27"/>
  </w:style>
  <w:style w:type="paragraph" w:customStyle="1" w:styleId="294763307BB143519B90793406E3CD77">
    <w:name w:val="294763307BB143519B90793406E3CD77"/>
    <w:rsid w:val="00BE0D27"/>
  </w:style>
  <w:style w:type="paragraph" w:customStyle="1" w:styleId="DA92E16660B94CB9896D95CB6E2F313F">
    <w:name w:val="DA92E16660B94CB9896D95CB6E2F313F"/>
    <w:rsid w:val="00BE0D27"/>
  </w:style>
  <w:style w:type="paragraph" w:customStyle="1" w:styleId="50F76187858242CBAE4371329DA3C5D4">
    <w:name w:val="50F76187858242CBAE4371329DA3C5D4"/>
    <w:rsid w:val="00BE0D27"/>
  </w:style>
  <w:style w:type="paragraph" w:customStyle="1" w:styleId="A351F3F6DA2E43C8B51D1C63CA87B82F">
    <w:name w:val="A351F3F6DA2E43C8B51D1C63CA87B82F"/>
    <w:rsid w:val="00BE0D27"/>
  </w:style>
  <w:style w:type="paragraph" w:customStyle="1" w:styleId="207F17CAF9D74D4E9456FD2A2845DBE4">
    <w:name w:val="207F17CAF9D74D4E9456FD2A2845DBE4"/>
    <w:rsid w:val="00BE0D27"/>
  </w:style>
  <w:style w:type="paragraph" w:customStyle="1" w:styleId="9D0B4C0484944D398C3073571C8C3CF7">
    <w:name w:val="9D0B4C0484944D398C3073571C8C3CF7"/>
    <w:rsid w:val="00BE0D27"/>
  </w:style>
  <w:style w:type="paragraph" w:customStyle="1" w:styleId="167FB80E2E9C4D408DA72BA3DAEF9728">
    <w:name w:val="167FB80E2E9C4D408DA72BA3DAEF9728"/>
    <w:rsid w:val="00BE0D27"/>
  </w:style>
  <w:style w:type="paragraph" w:customStyle="1" w:styleId="9DA9B08AC56148AD8CD016A56A5B8AC3">
    <w:name w:val="9DA9B08AC56148AD8CD016A56A5B8AC3"/>
    <w:rsid w:val="00BE0D27"/>
  </w:style>
  <w:style w:type="paragraph" w:customStyle="1" w:styleId="521E97A68B62487B9F91981685A740D1">
    <w:name w:val="521E97A68B62487B9F91981685A740D1"/>
    <w:rsid w:val="00BE0D27"/>
  </w:style>
  <w:style w:type="paragraph" w:customStyle="1" w:styleId="5BE2B2E804F54CBC847368413DB7798A">
    <w:name w:val="5BE2B2E804F54CBC847368413DB7798A"/>
    <w:rsid w:val="00BE0D27"/>
  </w:style>
  <w:style w:type="paragraph" w:customStyle="1" w:styleId="D5BA5ED5D3DE4C5F97FBC96BDE888E2D">
    <w:name w:val="D5BA5ED5D3DE4C5F97FBC96BDE888E2D"/>
    <w:rsid w:val="00BE0D27"/>
  </w:style>
  <w:style w:type="paragraph" w:customStyle="1" w:styleId="53422DC05C1942828E6C7D96C3FDB089">
    <w:name w:val="53422DC05C1942828E6C7D96C3FDB089"/>
    <w:rsid w:val="00BE0D27"/>
  </w:style>
  <w:style w:type="paragraph" w:customStyle="1" w:styleId="309C7B41FE5E4CE0A30A05861C1DE3FB">
    <w:name w:val="309C7B41FE5E4CE0A30A05861C1DE3FB"/>
    <w:rsid w:val="00BE0D27"/>
  </w:style>
  <w:style w:type="paragraph" w:customStyle="1" w:styleId="39975FA5EBEC4AFAA32B699DAD39D579">
    <w:name w:val="39975FA5EBEC4AFAA32B699DAD39D579"/>
    <w:rsid w:val="00BE0D27"/>
  </w:style>
  <w:style w:type="paragraph" w:customStyle="1" w:styleId="85C9900909234D808636590400BD3CA3">
    <w:name w:val="85C9900909234D808636590400BD3CA3"/>
    <w:rsid w:val="00BE0D27"/>
  </w:style>
  <w:style w:type="paragraph" w:customStyle="1" w:styleId="EDA6A352294F45E39237358AE55D6012">
    <w:name w:val="EDA6A352294F45E39237358AE55D6012"/>
    <w:rsid w:val="00BE0D27"/>
  </w:style>
  <w:style w:type="paragraph" w:customStyle="1" w:styleId="3FEC16A86207483488FA7B8DA443260F">
    <w:name w:val="3FEC16A86207483488FA7B8DA443260F"/>
    <w:rsid w:val="00BE0D27"/>
  </w:style>
  <w:style w:type="paragraph" w:customStyle="1" w:styleId="CE0AB761D9CD4726A29FF347A0489EFE">
    <w:name w:val="CE0AB761D9CD4726A29FF347A0489EFE"/>
    <w:rsid w:val="00BE0D27"/>
  </w:style>
  <w:style w:type="paragraph" w:customStyle="1" w:styleId="C177DC2E1EF14558B7C6E927FA0A87C8">
    <w:name w:val="C177DC2E1EF14558B7C6E927FA0A87C8"/>
    <w:rsid w:val="00BE0D27"/>
  </w:style>
  <w:style w:type="paragraph" w:customStyle="1" w:styleId="68427EB41CA14CBEBF92C6C2076685CD">
    <w:name w:val="68427EB41CA14CBEBF92C6C2076685CD"/>
    <w:rsid w:val="00BE0D27"/>
  </w:style>
  <w:style w:type="paragraph" w:customStyle="1" w:styleId="131A785DC3794FA8BB2FB438FE02D403">
    <w:name w:val="131A785DC3794FA8BB2FB438FE02D403"/>
    <w:rsid w:val="00BE0D27"/>
  </w:style>
  <w:style w:type="paragraph" w:customStyle="1" w:styleId="87F575AB93C74BE6BD8E871C0BDDD799">
    <w:name w:val="87F575AB93C74BE6BD8E871C0BDDD799"/>
    <w:rsid w:val="00BE0D27"/>
  </w:style>
  <w:style w:type="paragraph" w:customStyle="1" w:styleId="5A59279312384937AA74F18AF523451A">
    <w:name w:val="5A59279312384937AA74F18AF523451A"/>
    <w:rsid w:val="00BE0D27"/>
  </w:style>
  <w:style w:type="paragraph" w:customStyle="1" w:styleId="213E06C5ED634B0BA96880A485D0584B">
    <w:name w:val="213E06C5ED634B0BA96880A485D0584B"/>
    <w:rsid w:val="00BE0D27"/>
  </w:style>
  <w:style w:type="paragraph" w:customStyle="1" w:styleId="7E09EB4749C64C278141F4570A12B4A7">
    <w:name w:val="7E09EB4749C64C278141F4570A12B4A7"/>
    <w:rsid w:val="00BE0D27"/>
  </w:style>
  <w:style w:type="paragraph" w:customStyle="1" w:styleId="6933FD4F6853471396B9A79E20C67D32">
    <w:name w:val="6933FD4F6853471396B9A79E20C67D32"/>
    <w:rsid w:val="00BE0D27"/>
  </w:style>
  <w:style w:type="paragraph" w:customStyle="1" w:styleId="2586928EF475436EBBF4A4DA4846C0BB">
    <w:name w:val="2586928EF475436EBBF4A4DA4846C0BB"/>
    <w:rsid w:val="00BE0D27"/>
  </w:style>
  <w:style w:type="paragraph" w:customStyle="1" w:styleId="4D2EF4EB3A274F7F836A618D9A3999F2">
    <w:name w:val="4D2EF4EB3A274F7F836A618D9A3999F2"/>
    <w:rsid w:val="00BE0D27"/>
  </w:style>
  <w:style w:type="paragraph" w:customStyle="1" w:styleId="FC148A77FA644A5C84927E56067FBD6C">
    <w:name w:val="FC148A77FA644A5C84927E56067FBD6C"/>
    <w:rsid w:val="00BE0D27"/>
  </w:style>
  <w:style w:type="paragraph" w:customStyle="1" w:styleId="57C35CC603EC4F8B95ACE3587A662FF211">
    <w:name w:val="57C35CC603EC4F8B95ACE3587A662FF2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2381F6A049A4F15AC7909BF2B2E435B11">
    <w:name w:val="92381F6A049A4F15AC7909BF2B2E435B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0BD7345BA9C4D4DA47EB1E554AD7A5111">
    <w:name w:val="10BD7345BA9C4D4DA47EB1E554AD7A51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DBA0C8AFEC54FFEBD0D63521046714C11">
    <w:name w:val="0DBA0C8AFEC54FFEBD0D63521046714C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E30C5911E334C95B87041E45041BB5611">
    <w:name w:val="6E30C5911E334C95B87041E45041BB56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1B7E33EEBBC4BCBBCDD94DBC24354B911">
    <w:name w:val="71B7E33EEBBC4BCBBCDD94DBC24354B9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B3A2FF56F1740A5A92C5803AAB578DF11">
    <w:name w:val="9B3A2FF56F1740A5A92C5803AAB578DF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A4FBE6029A94063BD29E81573AC959B11">
    <w:name w:val="4A4FBE6029A94063BD29E81573AC959B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C7D579068514582B72865E73F2CF5FA11">
    <w:name w:val="CC7D579068514582B72865E73F2CF5FA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95D4BF33AFC441D88229EABB9C2649111">
    <w:name w:val="395D4BF33AFC441D88229EABB9C26491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867AD154DFC44389D57E6AA04895A3811">
    <w:name w:val="0867AD154DFC44389D57E6AA04895A38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0B2EA7DE5A247669974012C5182FDBF11">
    <w:name w:val="C0B2EA7DE5A247669974012C5182FDBF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A9FCC68E85841A1ADFA5D118E242A8611">
    <w:name w:val="9A9FCC68E85841A1ADFA5D118E242A86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FF75D59F115421C8DAAB3CE6CDEADE811">
    <w:name w:val="EFF75D59F115421C8DAAB3CE6CDEADE8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5EAEA51307F4FB4B4D6A2554160DB0611">
    <w:name w:val="95EAEA51307F4FB4B4D6A2554160DB06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1D750CA29FE40B2ADB0233BCB3A394811">
    <w:name w:val="11D750CA29FE40B2ADB0233BCB3A3948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FB602EBADDC4C8685E0C0B41A3F880A11">
    <w:name w:val="3FB602EBADDC4C8685E0C0B41A3F880A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37E34D6402442A88942F7ECAF856A3511">
    <w:name w:val="237E34D6402442A88942F7ECAF856A35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81856BFD55D475FA00B03EF8B605C7811">
    <w:name w:val="C81856BFD55D475FA00B03EF8B605C78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DDE2D4DC52D41C09A6E7E88C5324EE011">
    <w:name w:val="FDDE2D4DC52D41C09A6E7E88C5324EE0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1E41647374FDB8F9E5816719BC69311">
    <w:name w:val="4341E41647374FDB8F9E5816719BC693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AB2D98EF7402F942BB4EB7A3911A611">
    <w:name w:val="434AB2D98EF7402F942BB4EB7A3911A6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9CF1A19565D46119C0B80D8B90B200811">
    <w:name w:val="29CF1A19565D46119C0B80D8B90B2008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8F94F40F94F4ABEAB8977D38A09C29D11">
    <w:name w:val="78F94F40F94F4ABEAB8977D38A09C29D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4A44FE78E324E6CAE51EFC45CAF7AD511">
    <w:name w:val="74A44FE78E324E6CAE51EFC45CAF7AD5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C11EAC5DC3E4C3FA499683F80903ABA11">
    <w:name w:val="FC11EAC5DC3E4C3FA499683F80903ABA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48DD2C4EA724D3EB305C825E17E237B8">
    <w:name w:val="F48DD2C4EA724D3EB305C825E17E237B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124CF3E19274E03BEB1029E8681A25E8">
    <w:name w:val="0124CF3E19274E03BEB1029E8681A25E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8856131998949A1B93F93A611CD971E8">
    <w:name w:val="48856131998949A1B93F93A611CD971E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02BC011A88D4F3C82FFCF6242FF6D4D8">
    <w:name w:val="F02BC011A88D4F3C82FFCF6242FF6D4D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732AB65D8C34CE6999541B6A03EB6B58">
    <w:name w:val="E732AB65D8C34CE6999541B6A03EB6B5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EA92C55C0684D25A66AA9299B093E147">
    <w:name w:val="6EA92C55C0684D25A66AA9299B093E14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0989DDDE02746349A133BDD3B9737F27">
    <w:name w:val="C0989DDDE02746349A133BDD3B9737F2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BC8C077878D24C3FBEBDABC5AFC075A07">
    <w:name w:val="BC8C077878D24C3FBEBDABC5AFC075A0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3B7BD12BF4A411CBA35CAFFD9D7B2935">
    <w:name w:val="73B7BD12BF4A411CBA35CAFFD9D7B293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8F44C35E5DF4600BC2FD8741270FF1F7">
    <w:name w:val="38F44C35E5DF4600BC2FD8741270FF1F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B4A5DA3288A48E0BF04E629CD7E02687">
    <w:name w:val="4B4A5DA3288A48E0BF04E629CD7E0268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83B48DA76C94243AE27ED5546F4AB427">
    <w:name w:val="283B48DA76C94243AE27ED5546F4AB42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15FD539DE3C4545AFDE4E1EC09C42533">
    <w:name w:val="315FD539DE3C4545AFDE4E1EC09C4253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4D867A671E34DC791158D2A488ED64D3">
    <w:name w:val="44D867A671E34DC791158D2A488ED64D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D7E73123B7F4269B4F6BB1BAD89EB1D3">
    <w:name w:val="8D7E73123B7F4269B4F6BB1BAD89EB1D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037047CE078457AB90A9713CE727B5A3">
    <w:name w:val="A037047CE078457AB90A9713CE727B5A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5600FD9287D4AD4864AAD3F9920A3AB4">
    <w:name w:val="C5600FD9287D4AD4864AAD3F9920A3AB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614788E348F40E9BD54ED47BF668BAB4">
    <w:name w:val="9614788E348F40E9BD54ED47BF668BAB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5327A43700744B8BC8C5C7FB11F8EB74">
    <w:name w:val="35327A43700744B8BC8C5C7FB11F8EB7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88BA4F761934007AD25DFEADD219C164">
    <w:name w:val="888BA4F761934007AD25DFEADD219C16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A690460734C4D78AE8CFB24DE8A93384">
    <w:name w:val="3A690460734C4D78AE8CFB24DE8A9338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2D6748FFF40411CBE6F192F648DA2EB4">
    <w:name w:val="A2D6748FFF40411CBE6F192F648DA2EB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F859DCF84474FFDB0C28C178E1054384">
    <w:name w:val="7F859DCF84474FFDB0C28C178E105438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1C74A293B4B451285D5BA1293FF2C164">
    <w:name w:val="41C74A293B4B451285D5BA1293FF2C16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24689A18E184C63B99B376E3F08AB974">
    <w:name w:val="524689A18E184C63B99B376E3F08AB97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11B764B3CA64E75A6AF80FC71D4EA524">
    <w:name w:val="311B764B3CA64E75A6AF80FC71D4EA52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B1FF2115CB74595B82E468D651E42D04">
    <w:name w:val="2B1FF2115CB74595B82E468D651E42D0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FA008E06E3245A9936E5515220E6A2C4">
    <w:name w:val="DFA008E06E3245A9936E5515220E6A2C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B64949B50FC409C89143407D0AAFB7C4">
    <w:name w:val="FB64949B50FC409C89143407D0AAFB7C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A08165AFA514A37A610181240653DA43">
    <w:name w:val="FA08165AFA514A37A610181240653DA4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04F95B0A1CA4D6B8B46C62B0FDD7CAF2">
    <w:name w:val="D04F95B0A1CA4D6B8B46C62B0FDD7CAF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1F8C15CBA2248E199D13A3707D1B3AB1">
    <w:name w:val="D1F8C15CBA2248E199D13A3707D1B3AB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0A11CEE0F4D4AF598B82B59E7C262E81">
    <w:name w:val="10A11CEE0F4D4AF598B82B59E7C262E8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0BC7D83BE8C4B82980DDED0C8000AA01">
    <w:name w:val="E0BC7D83BE8C4B82980DDED0C8000AA0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E21B299D8B941BE93BCB1570F2FA9F71">
    <w:name w:val="DE21B299D8B941BE93BCB1570F2FA9F7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5BA5ED5D3DE4C5F97FBC96BDE888E2D1">
    <w:name w:val="D5BA5ED5D3DE4C5F97FBC96BDE888E2D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BBA453A059643C3924F48F23301B1DC1">
    <w:name w:val="5BBA453A059643C3924F48F23301B1DC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B76F05C78D6D4736BD4673674D9F14161">
    <w:name w:val="B76F05C78D6D4736BD4673674D9F1416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EDA341EEC9E49E1B2E83AFFB007C2F91">
    <w:name w:val="4EDA341EEC9E49E1B2E83AFFB007C2F9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9020DCF947945CABE272FF289F815791">
    <w:name w:val="19020DCF947945CABE272FF289F81579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4C72CFF288C4E23A331CBF41F8C21951">
    <w:name w:val="84C72CFF288C4E23A331CBF41F8C2195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33D0A10ADF44FF195C06483D4B3517A1">
    <w:name w:val="533D0A10ADF44FF195C06483D4B3517A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DAA6171C4CC4D57B9EADB74972DF97D1">
    <w:name w:val="FDAA6171C4CC4D57B9EADB74972DF97D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A35EA9F6F0C45C791832309911AA97C1">
    <w:name w:val="CA35EA9F6F0C45C791832309911AA97C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123D029B2D840C78B64BECF9CB4CABA1">
    <w:name w:val="F123D029B2D840C78B64BECF9CB4CABA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3166B06FC824C89A0B60064B3812EBF1">
    <w:name w:val="63166B06FC824C89A0B60064B3812EBF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59062883444481E984C70CD2B9370E21">
    <w:name w:val="459062883444481E984C70CD2B9370E2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94763307BB143519B90793406E3CD771">
    <w:name w:val="294763307BB143519B90793406E3CD77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A92E16660B94CB9896D95CB6E2F313F1">
    <w:name w:val="DA92E16660B94CB9896D95CB6E2F313F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DA9B08AC56148AD8CD016A56A5B8AC31">
    <w:name w:val="9DA9B08AC56148AD8CD016A56A5B8AC3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21E97A68B62487B9F91981685A740D11">
    <w:name w:val="521E97A68B62487B9F91981685A740D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BE2B2E804F54CBC847368413DB7798A1">
    <w:name w:val="5BE2B2E804F54CBC847368413DB7798A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3422DC05C1942828E6C7D96C3FDB0891">
    <w:name w:val="53422DC05C1942828E6C7D96C3FDB089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09C7B41FE5E4CE0A30A05861C1DE3FB1">
    <w:name w:val="309C7B41FE5E4CE0A30A05861C1DE3FB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9975FA5EBEC4AFAA32B699DAD39D5791">
    <w:name w:val="39975FA5EBEC4AFAA32B699DAD39D579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5C9900909234D808636590400BD3CA31">
    <w:name w:val="85C9900909234D808636590400BD3CA3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DA6A352294F45E39237358AE55D60121">
    <w:name w:val="EDA6A352294F45E39237358AE55D6012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FEC16A86207483488FA7B8DA443260F1">
    <w:name w:val="3FEC16A86207483488FA7B8DA443260F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E0AB761D9CD4726A29FF347A0489EFE1">
    <w:name w:val="CE0AB761D9CD4726A29FF347A0489EFE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177DC2E1EF14558B7C6E927FA0A87C81">
    <w:name w:val="C177DC2E1EF14558B7C6E927FA0A87C8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8427EB41CA14CBEBF92C6C2076685CD1">
    <w:name w:val="68427EB41CA14CBEBF92C6C2076685CD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31A785DC3794FA8BB2FB438FE02D4031">
    <w:name w:val="131A785DC3794FA8BB2FB438FE02D403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7F575AB93C74BE6BD8E871C0BDDD7991">
    <w:name w:val="87F575AB93C74BE6BD8E871C0BDDD799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A59279312384937AA74F18AF523451A1">
    <w:name w:val="5A59279312384937AA74F18AF523451A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13E06C5ED634B0BA96880A485D0584B1">
    <w:name w:val="213E06C5ED634B0BA96880A485D0584B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E09EB4749C64C278141F4570A12B4A71">
    <w:name w:val="7E09EB4749C64C278141F4570A12B4A7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933FD4F6853471396B9A79E20C67D321">
    <w:name w:val="6933FD4F6853471396B9A79E20C67D32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586928EF475436EBBF4A4DA4846C0BB1">
    <w:name w:val="2586928EF475436EBBF4A4DA4846C0BB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C148A77FA644A5C84927E56067FBD6C1">
    <w:name w:val="FC148A77FA644A5C84927E56067FBD6C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113AB3E34D64C09A536AAE7ED5807EC">
    <w:name w:val="3113AB3E34D64C09A536AAE7ED5807EC"/>
    <w:rsid w:val="00BE0D27"/>
  </w:style>
  <w:style w:type="paragraph" w:customStyle="1" w:styleId="8E9BA29845BD4788AEB40E1BEF68266A">
    <w:name w:val="8E9BA29845BD4788AEB40E1BEF68266A"/>
    <w:rsid w:val="00BE0D27"/>
  </w:style>
  <w:style w:type="paragraph" w:customStyle="1" w:styleId="DCA90F57D1B348FA9971EB0C19D4EB4C">
    <w:name w:val="DCA90F57D1B348FA9971EB0C19D4EB4C"/>
    <w:rsid w:val="00BE0D27"/>
  </w:style>
  <w:style w:type="paragraph" w:customStyle="1" w:styleId="9A0DCE8EAD114E38B1CE9E4DBEFE1246">
    <w:name w:val="9A0DCE8EAD114E38B1CE9E4DBEFE1246"/>
    <w:rsid w:val="00BE0D27"/>
  </w:style>
  <w:style w:type="paragraph" w:customStyle="1" w:styleId="D8EAEAA70A324C7FBBAB5C7268836FEB">
    <w:name w:val="D8EAEAA70A324C7FBBAB5C7268836FEB"/>
    <w:rsid w:val="00BE0D27"/>
  </w:style>
  <w:style w:type="paragraph" w:customStyle="1" w:styleId="BB38CB9E823A43D8994080DBB8364820">
    <w:name w:val="BB38CB9E823A43D8994080DBB8364820"/>
    <w:rsid w:val="00BE0D27"/>
  </w:style>
  <w:style w:type="paragraph" w:customStyle="1" w:styleId="5EF22D5568584F508AB05AF01552D9A5">
    <w:name w:val="5EF22D5568584F508AB05AF01552D9A5"/>
    <w:rsid w:val="00BE0D27"/>
  </w:style>
  <w:style w:type="paragraph" w:customStyle="1" w:styleId="AD99E77B4DF04391B88F47C90C4B8C3E">
    <w:name w:val="AD99E77B4DF04391B88F47C90C4B8C3E"/>
    <w:rsid w:val="00BE0D27"/>
  </w:style>
  <w:style w:type="paragraph" w:customStyle="1" w:styleId="A000A8DBD9854B599A1B5F499A6A8E5B">
    <w:name w:val="A000A8DBD9854B599A1B5F499A6A8E5B"/>
    <w:rsid w:val="00BE0D27"/>
  </w:style>
  <w:style w:type="paragraph" w:customStyle="1" w:styleId="1492F50D7E534F0BAE4CC8249E869D9A">
    <w:name w:val="1492F50D7E534F0BAE4CC8249E869D9A"/>
    <w:rsid w:val="00BE0D27"/>
  </w:style>
  <w:style w:type="paragraph" w:customStyle="1" w:styleId="A524F05CB81144918566EDDDB5356FB4">
    <w:name w:val="A524F05CB81144918566EDDDB5356FB4"/>
    <w:rsid w:val="00BE0D27"/>
  </w:style>
  <w:style w:type="paragraph" w:customStyle="1" w:styleId="E4FF1E3189BF4145BEEC760B3270DC80">
    <w:name w:val="E4FF1E3189BF4145BEEC760B3270DC80"/>
    <w:rsid w:val="00BE0D27"/>
  </w:style>
  <w:style w:type="paragraph" w:customStyle="1" w:styleId="F1FA623AAB6C4230B0B1CB5BE7706CC0">
    <w:name w:val="F1FA623AAB6C4230B0B1CB5BE7706CC0"/>
    <w:rsid w:val="00BE0D27"/>
  </w:style>
  <w:style w:type="paragraph" w:customStyle="1" w:styleId="37F3311E1F5343A28AC28DBC70C29DA7">
    <w:name w:val="37F3311E1F5343A28AC28DBC70C29DA7"/>
    <w:rsid w:val="00BE0D27"/>
  </w:style>
  <w:style w:type="paragraph" w:customStyle="1" w:styleId="92C1DFD2F094463299B46D2A99FCF4D2">
    <w:name w:val="92C1DFD2F094463299B46D2A99FCF4D2"/>
    <w:rsid w:val="00BE0D27"/>
  </w:style>
  <w:style w:type="paragraph" w:customStyle="1" w:styleId="99E60FE2587B4B62A30796EF07055110">
    <w:name w:val="99E60FE2587B4B62A30796EF07055110"/>
    <w:rsid w:val="00BE0D27"/>
  </w:style>
  <w:style w:type="paragraph" w:customStyle="1" w:styleId="8566332D0BFF4B91A1AA847CF6F43E49">
    <w:name w:val="8566332D0BFF4B91A1AA847CF6F43E49"/>
    <w:rsid w:val="00BE0D27"/>
  </w:style>
  <w:style w:type="paragraph" w:customStyle="1" w:styleId="67AAEE53F03049F58B1B5705E1DD5DC9">
    <w:name w:val="67AAEE53F03049F58B1B5705E1DD5DC9"/>
    <w:rsid w:val="00BE0D27"/>
  </w:style>
  <w:style w:type="paragraph" w:customStyle="1" w:styleId="761573AD66D74B70BDB13E12539CDEA1">
    <w:name w:val="761573AD66D74B70BDB13E12539CDEA1"/>
    <w:rsid w:val="00BE0D27"/>
  </w:style>
  <w:style w:type="paragraph" w:customStyle="1" w:styleId="A56DD950C9334E4EAD7A9BEDE2496351">
    <w:name w:val="A56DD950C9334E4EAD7A9BEDE2496351"/>
    <w:rsid w:val="00BE0D27"/>
  </w:style>
  <w:style w:type="paragraph" w:customStyle="1" w:styleId="71388A0D9358484EB680C6A6720E0D62">
    <w:name w:val="71388A0D9358484EB680C6A6720E0D62"/>
    <w:rsid w:val="00BE0D27"/>
  </w:style>
  <w:style w:type="paragraph" w:customStyle="1" w:styleId="B4C0F9D833954560AA00A7E3029C6567">
    <w:name w:val="B4C0F9D833954560AA00A7E3029C6567"/>
    <w:rsid w:val="00BE0D27"/>
  </w:style>
  <w:style w:type="paragraph" w:customStyle="1" w:styleId="FAD1056E860A4469880203856EE2E77E">
    <w:name w:val="FAD1056E860A4469880203856EE2E77E"/>
    <w:rsid w:val="00BE0D27"/>
  </w:style>
  <w:style w:type="paragraph" w:customStyle="1" w:styleId="3AE1A310779045C8B4FECCA665C1E2E4">
    <w:name w:val="3AE1A310779045C8B4FECCA665C1E2E4"/>
    <w:rsid w:val="00BE0D27"/>
  </w:style>
  <w:style w:type="paragraph" w:customStyle="1" w:styleId="2FAD68D261CB4E97A320D31C1D03A345">
    <w:name w:val="2FAD68D261CB4E97A320D31C1D03A345"/>
    <w:rsid w:val="00BE0D27"/>
  </w:style>
  <w:style w:type="paragraph" w:customStyle="1" w:styleId="06A5790AE1F143FA91A391A758A96BF9">
    <w:name w:val="06A5790AE1F143FA91A391A758A96BF9"/>
    <w:rsid w:val="00BE0D27"/>
  </w:style>
  <w:style w:type="paragraph" w:customStyle="1" w:styleId="925C120A69734269897412986AD908D3">
    <w:name w:val="925C120A69734269897412986AD908D3"/>
    <w:rsid w:val="00BE0D27"/>
  </w:style>
  <w:style w:type="paragraph" w:customStyle="1" w:styleId="B08998C7F89548D5886F384AEF837638">
    <w:name w:val="B08998C7F89548D5886F384AEF837638"/>
    <w:rsid w:val="00BE0D27"/>
  </w:style>
  <w:style w:type="paragraph" w:customStyle="1" w:styleId="04D35738613C4691B12E52C187B945F0">
    <w:name w:val="04D35738613C4691B12E52C187B945F0"/>
    <w:rsid w:val="00BE0D27"/>
  </w:style>
  <w:style w:type="paragraph" w:customStyle="1" w:styleId="F194BC2123614353A3F0E47BB665B3C4">
    <w:name w:val="F194BC2123614353A3F0E47BB665B3C4"/>
    <w:rsid w:val="00BE0D27"/>
  </w:style>
  <w:style w:type="paragraph" w:customStyle="1" w:styleId="07C4AD492AB64A008C6466ACF70CB369">
    <w:name w:val="07C4AD492AB64A008C6466ACF70CB369"/>
    <w:rsid w:val="00BE0D27"/>
  </w:style>
  <w:style w:type="paragraph" w:customStyle="1" w:styleId="6DA756B5ED044995BD7FEA39474FB547">
    <w:name w:val="6DA756B5ED044995BD7FEA39474FB547"/>
    <w:rsid w:val="00BE0D27"/>
  </w:style>
  <w:style w:type="paragraph" w:customStyle="1" w:styleId="A8C796B77BBA407EB6AE254496FCC5B8">
    <w:name w:val="A8C796B77BBA407EB6AE254496FCC5B8"/>
    <w:rsid w:val="00BE0D27"/>
  </w:style>
  <w:style w:type="paragraph" w:customStyle="1" w:styleId="322BDBA7A8A54F2F83DCF263A7B8FAEF">
    <w:name w:val="322BDBA7A8A54F2F83DCF263A7B8FAEF"/>
    <w:rsid w:val="00BE0D27"/>
  </w:style>
  <w:style w:type="paragraph" w:customStyle="1" w:styleId="FC7360CF978D4D46BECBA5F963A4FE62">
    <w:name w:val="FC7360CF978D4D46BECBA5F963A4FE62"/>
    <w:rsid w:val="00BE0D27"/>
  </w:style>
  <w:style w:type="paragraph" w:customStyle="1" w:styleId="8405CE745FC047C09409F70B2CF417C5">
    <w:name w:val="8405CE745FC047C09409F70B2CF417C5"/>
    <w:rsid w:val="00BE0D27"/>
  </w:style>
  <w:style w:type="paragraph" w:customStyle="1" w:styleId="D27E8934050D472AB1B17307AF3A4C47">
    <w:name w:val="D27E8934050D472AB1B17307AF3A4C47"/>
    <w:rsid w:val="00BE0D27"/>
  </w:style>
  <w:style w:type="paragraph" w:customStyle="1" w:styleId="6C447AF3E6D547D4B49B503A2E45F695">
    <w:name w:val="6C447AF3E6D547D4B49B503A2E45F695"/>
    <w:rsid w:val="00BE0D27"/>
  </w:style>
  <w:style w:type="paragraph" w:customStyle="1" w:styleId="7FEBB0B746A74FE0BBB67848CA9159BD">
    <w:name w:val="7FEBB0B746A74FE0BBB67848CA9159BD"/>
    <w:rsid w:val="00BE0D27"/>
  </w:style>
  <w:style w:type="paragraph" w:customStyle="1" w:styleId="388057846D4E4D06A289C97995B6CD2F">
    <w:name w:val="388057846D4E4D06A289C97995B6CD2F"/>
    <w:rsid w:val="00BE0D27"/>
  </w:style>
  <w:style w:type="paragraph" w:customStyle="1" w:styleId="EB533D810ABF40D5B5D6FCC55B8030F9">
    <w:name w:val="EB533D810ABF40D5B5D6FCC55B8030F9"/>
    <w:rsid w:val="00BE0D27"/>
  </w:style>
  <w:style w:type="paragraph" w:customStyle="1" w:styleId="23D784616C9045D99F1A243B135C4A49">
    <w:name w:val="23D784616C9045D99F1A243B135C4A49"/>
    <w:rsid w:val="00BE0D27"/>
  </w:style>
  <w:style w:type="paragraph" w:customStyle="1" w:styleId="109C1DE753664878AA42D2A525F6C719">
    <w:name w:val="109C1DE753664878AA42D2A525F6C719"/>
    <w:rsid w:val="00BE0D27"/>
  </w:style>
  <w:style w:type="paragraph" w:customStyle="1" w:styleId="680CB2F3F5054124851F678E8AE0408C">
    <w:name w:val="680CB2F3F5054124851F678E8AE0408C"/>
    <w:rsid w:val="00BE0D27"/>
  </w:style>
  <w:style w:type="paragraph" w:customStyle="1" w:styleId="5BFD0ADC429C45A09B612313BDD8428B">
    <w:name w:val="5BFD0ADC429C45A09B612313BDD8428B"/>
    <w:rsid w:val="00BE0D27"/>
  </w:style>
  <w:style w:type="paragraph" w:customStyle="1" w:styleId="F0B66C407F2D4C658C0E692EF4E6E8CF">
    <w:name w:val="F0B66C407F2D4C658C0E692EF4E6E8CF"/>
    <w:rsid w:val="00BE0D27"/>
  </w:style>
  <w:style w:type="paragraph" w:customStyle="1" w:styleId="1813F0AAE49B405B86B40A43AEF4EF61">
    <w:name w:val="1813F0AAE49B405B86B40A43AEF4EF61"/>
    <w:rsid w:val="00BE0D27"/>
  </w:style>
  <w:style w:type="paragraph" w:customStyle="1" w:styleId="D711EC887F3242E58C72735C28B5B61D">
    <w:name w:val="D711EC887F3242E58C72735C28B5B61D"/>
    <w:rsid w:val="00BE0D27"/>
  </w:style>
  <w:style w:type="paragraph" w:customStyle="1" w:styleId="B7DF47B5E22A4FB39E82DDD8F51371A1">
    <w:name w:val="B7DF47B5E22A4FB39E82DDD8F51371A1"/>
    <w:rsid w:val="00BE0D27"/>
  </w:style>
  <w:style w:type="paragraph" w:customStyle="1" w:styleId="B99108576AD94FD68147C7C274F190E0">
    <w:name w:val="B99108576AD94FD68147C7C274F190E0"/>
    <w:rsid w:val="00BE0D27"/>
  </w:style>
  <w:style w:type="paragraph" w:customStyle="1" w:styleId="E5D9B69A405743F5A7CB0DAADF12E41F">
    <w:name w:val="E5D9B69A405743F5A7CB0DAADF12E41F"/>
    <w:rsid w:val="00BE0D27"/>
  </w:style>
  <w:style w:type="paragraph" w:customStyle="1" w:styleId="151509341F0C44849062E6B9D090B513">
    <w:name w:val="151509341F0C44849062E6B9D090B513"/>
    <w:rsid w:val="00BE0D27"/>
  </w:style>
  <w:style w:type="paragraph" w:customStyle="1" w:styleId="391BD010ABAA4DEFB7D70D7D89BB0A7F">
    <w:name w:val="391BD010ABAA4DEFB7D70D7D89BB0A7F"/>
    <w:rsid w:val="00BE0D27"/>
  </w:style>
  <w:style w:type="paragraph" w:customStyle="1" w:styleId="6EDB645DBEB14C8A86E09985601687F6">
    <w:name w:val="6EDB645DBEB14C8A86E09985601687F6"/>
    <w:rsid w:val="00BE0D27"/>
  </w:style>
  <w:style w:type="paragraph" w:customStyle="1" w:styleId="B06598ACE0D542BB9B92FF9C6B454046">
    <w:name w:val="B06598ACE0D542BB9B92FF9C6B454046"/>
    <w:rsid w:val="00BE0D27"/>
  </w:style>
  <w:style w:type="paragraph" w:customStyle="1" w:styleId="D32DEA7C11BC48A8BF952252547E01F0">
    <w:name w:val="D32DEA7C11BC48A8BF952252547E01F0"/>
    <w:rsid w:val="00BE0D27"/>
  </w:style>
  <w:style w:type="paragraph" w:customStyle="1" w:styleId="81F3A338019F4C5B8625E2A78AB215C0">
    <w:name w:val="81F3A338019F4C5B8625E2A78AB215C0"/>
    <w:rsid w:val="00BE0D27"/>
  </w:style>
  <w:style w:type="paragraph" w:customStyle="1" w:styleId="2F1455F9194A420A923CB46B81F30AD8">
    <w:name w:val="2F1455F9194A420A923CB46B81F30AD8"/>
    <w:rsid w:val="00BE0D27"/>
  </w:style>
  <w:style w:type="paragraph" w:customStyle="1" w:styleId="9EB10E122613478A836BB6F273C222B0">
    <w:name w:val="9EB10E122613478A836BB6F273C222B0"/>
    <w:rsid w:val="00BE0D27"/>
  </w:style>
  <w:style w:type="paragraph" w:customStyle="1" w:styleId="9C0DFD8AC85643C682952CB2E93C2338">
    <w:name w:val="9C0DFD8AC85643C682952CB2E93C2338"/>
    <w:rsid w:val="00BE0D27"/>
  </w:style>
  <w:style w:type="paragraph" w:customStyle="1" w:styleId="18EF0C9100344B2EB08EE7057563EA0A">
    <w:name w:val="18EF0C9100344B2EB08EE7057563EA0A"/>
    <w:rsid w:val="00BE0D27"/>
  </w:style>
  <w:style w:type="paragraph" w:customStyle="1" w:styleId="9C5D544DA3734813B0C49003BF8597E6">
    <w:name w:val="9C5D544DA3734813B0C49003BF8597E6"/>
    <w:rsid w:val="00BE0D27"/>
  </w:style>
  <w:style w:type="paragraph" w:customStyle="1" w:styleId="1635A1BE5EE54348BD165AA72880A002">
    <w:name w:val="1635A1BE5EE54348BD165AA72880A002"/>
    <w:rsid w:val="00BE0D27"/>
  </w:style>
  <w:style w:type="paragraph" w:customStyle="1" w:styleId="F819A381699849C79D776B5B37167B48">
    <w:name w:val="F819A381699849C79D776B5B37167B48"/>
    <w:rsid w:val="00BE0D27"/>
  </w:style>
  <w:style w:type="paragraph" w:customStyle="1" w:styleId="6D4CE68E94D342BA90044ABA47E791F0">
    <w:name w:val="6D4CE68E94D342BA90044ABA47E791F0"/>
    <w:rsid w:val="00BE0D27"/>
  </w:style>
  <w:style w:type="paragraph" w:customStyle="1" w:styleId="FB49181EDABF42DFB3A2BBF79237FBAE">
    <w:name w:val="FB49181EDABF42DFB3A2BBF79237FBAE"/>
    <w:rsid w:val="00BE0D27"/>
  </w:style>
  <w:style w:type="paragraph" w:customStyle="1" w:styleId="77B60B933E174739826C5EE56F25A911">
    <w:name w:val="77B60B933E174739826C5EE56F25A911"/>
    <w:rsid w:val="00BE0D27"/>
  </w:style>
  <w:style w:type="paragraph" w:customStyle="1" w:styleId="D048EAC47D0741688CF1F1918A9C6CB6">
    <w:name w:val="D048EAC47D0741688CF1F1918A9C6CB6"/>
    <w:rsid w:val="00BE0D27"/>
  </w:style>
  <w:style w:type="paragraph" w:customStyle="1" w:styleId="9A11AD0E9B664457B8553F6B059C90C1">
    <w:name w:val="9A11AD0E9B664457B8553F6B059C90C1"/>
    <w:rsid w:val="00BE0D27"/>
  </w:style>
  <w:style w:type="paragraph" w:customStyle="1" w:styleId="E4CDD540B28A4FD3ADE9DA16E3306617">
    <w:name w:val="E4CDD540B28A4FD3ADE9DA16E3306617"/>
    <w:rsid w:val="00BE0D27"/>
  </w:style>
  <w:style w:type="paragraph" w:customStyle="1" w:styleId="7CCBFC11004748C9A885F9D3D34341B5">
    <w:name w:val="7CCBFC11004748C9A885F9D3D34341B5"/>
    <w:rsid w:val="00BE0D27"/>
  </w:style>
  <w:style w:type="paragraph" w:customStyle="1" w:styleId="317B0A75E44E469F89CFB9C087D4EB56">
    <w:name w:val="317B0A75E44E469F89CFB9C087D4EB56"/>
    <w:rsid w:val="00BE0D27"/>
  </w:style>
  <w:style w:type="paragraph" w:customStyle="1" w:styleId="88B05D2522EF4515A77A8091B4315434">
    <w:name w:val="88B05D2522EF4515A77A8091B4315434"/>
    <w:rsid w:val="00BE0D27"/>
  </w:style>
  <w:style w:type="paragraph" w:customStyle="1" w:styleId="69AADA0234374204A004A80E25866138">
    <w:name w:val="69AADA0234374204A004A80E25866138"/>
    <w:rsid w:val="00BE0D27"/>
  </w:style>
  <w:style w:type="paragraph" w:customStyle="1" w:styleId="3FC9E3970072479BA07773F458BBC009">
    <w:name w:val="3FC9E3970072479BA07773F458BBC009"/>
    <w:rsid w:val="00BE0D27"/>
  </w:style>
  <w:style w:type="paragraph" w:customStyle="1" w:styleId="72B83AE148554431AA893CDE2B8F8ACF">
    <w:name w:val="72B83AE148554431AA893CDE2B8F8ACF"/>
    <w:rsid w:val="00BE0D27"/>
  </w:style>
  <w:style w:type="paragraph" w:customStyle="1" w:styleId="5E9CCA8AC67141FF992ACBFF6CB64210">
    <w:name w:val="5E9CCA8AC67141FF992ACBFF6CB64210"/>
    <w:rsid w:val="00BE0D27"/>
  </w:style>
  <w:style w:type="paragraph" w:customStyle="1" w:styleId="D11964F5C75D4B4981DB702527AD8B32">
    <w:name w:val="D11964F5C75D4B4981DB702527AD8B32"/>
    <w:rsid w:val="00BE0D27"/>
  </w:style>
  <w:style w:type="paragraph" w:customStyle="1" w:styleId="A7DEFD4FD67E4BAEBDFDDCE6397B3EEE">
    <w:name w:val="A7DEFD4FD67E4BAEBDFDDCE6397B3EEE"/>
    <w:rsid w:val="00BE0D27"/>
  </w:style>
  <w:style w:type="paragraph" w:customStyle="1" w:styleId="BDD98D3739064949A5FEC7D98FCB8EAA">
    <w:name w:val="BDD98D3739064949A5FEC7D98FCB8EAA"/>
    <w:rsid w:val="00BE0D27"/>
  </w:style>
  <w:style w:type="paragraph" w:customStyle="1" w:styleId="7C0DC4BB594748E59402D26E26CB8A65">
    <w:name w:val="7C0DC4BB594748E59402D26E26CB8A65"/>
    <w:rsid w:val="00BE0D27"/>
  </w:style>
  <w:style w:type="paragraph" w:customStyle="1" w:styleId="D5C6B6A11FB54C129FB560333B039FE3">
    <w:name w:val="D5C6B6A11FB54C129FB560333B039FE3"/>
    <w:rsid w:val="00BE0D27"/>
  </w:style>
  <w:style w:type="paragraph" w:customStyle="1" w:styleId="D372380192874CB7A398E41D17C6EA6E">
    <w:name w:val="D372380192874CB7A398E41D17C6EA6E"/>
    <w:rsid w:val="00BE0D27"/>
  </w:style>
  <w:style w:type="paragraph" w:customStyle="1" w:styleId="AFF52CA6FD0743539AFCDFF5D1E4786A">
    <w:name w:val="AFF52CA6FD0743539AFCDFF5D1E4786A"/>
    <w:rsid w:val="00BE0D27"/>
  </w:style>
  <w:style w:type="paragraph" w:customStyle="1" w:styleId="DE6A14B9F2194CA4A753EA89D4092B06">
    <w:name w:val="DE6A14B9F2194CA4A753EA89D4092B06"/>
    <w:rsid w:val="00BE0D27"/>
  </w:style>
  <w:style w:type="paragraph" w:customStyle="1" w:styleId="CBB4F4C0F5DB4652B535382574434BB7">
    <w:name w:val="CBB4F4C0F5DB4652B535382574434BB7"/>
    <w:rsid w:val="00BE0D27"/>
  </w:style>
  <w:style w:type="paragraph" w:customStyle="1" w:styleId="4862CF41A2A34AE49D96E78618540254">
    <w:name w:val="4862CF41A2A34AE49D96E78618540254"/>
    <w:rsid w:val="00BE0D27"/>
  </w:style>
  <w:style w:type="paragraph" w:customStyle="1" w:styleId="A6DF6EC4EF7F4D0CA81F83799F2F7BB6">
    <w:name w:val="A6DF6EC4EF7F4D0CA81F83799F2F7BB6"/>
    <w:rsid w:val="00BE0D27"/>
  </w:style>
  <w:style w:type="paragraph" w:customStyle="1" w:styleId="5EE5F179921145B9987A3BDB1C46A50E">
    <w:name w:val="5EE5F179921145B9987A3BDB1C46A50E"/>
    <w:rsid w:val="00BE0D27"/>
  </w:style>
  <w:style w:type="paragraph" w:customStyle="1" w:styleId="BB3DB33BF3EF4A3B8B8E9D59A0EF39FD">
    <w:name w:val="BB3DB33BF3EF4A3B8B8E9D59A0EF39FD"/>
    <w:rsid w:val="00BE0D27"/>
  </w:style>
  <w:style w:type="paragraph" w:customStyle="1" w:styleId="DBF60E5A38E5429DAF37878D5F6ECC1B">
    <w:name w:val="DBF60E5A38E5429DAF37878D5F6ECC1B"/>
    <w:rsid w:val="00BE0D27"/>
  </w:style>
  <w:style w:type="paragraph" w:customStyle="1" w:styleId="435F67A0F2AA4AD3A6FB3443B8742EFA">
    <w:name w:val="435F67A0F2AA4AD3A6FB3443B8742EFA"/>
    <w:rsid w:val="00BE0D27"/>
  </w:style>
  <w:style w:type="paragraph" w:customStyle="1" w:styleId="D15F71EECE434EE4971D6D7B238EA130">
    <w:name w:val="D15F71EECE434EE4971D6D7B238EA130"/>
    <w:rsid w:val="00BE0D27"/>
  </w:style>
  <w:style w:type="paragraph" w:customStyle="1" w:styleId="1A725B2EDF7141308C8740069E3E430C">
    <w:name w:val="1A725B2EDF7141308C8740069E3E430C"/>
    <w:rsid w:val="00BE0D27"/>
  </w:style>
  <w:style w:type="paragraph" w:customStyle="1" w:styleId="9C4AE4296FEF410FBAB1A1C2157C8853">
    <w:name w:val="9C4AE4296FEF410FBAB1A1C2157C8853"/>
    <w:rsid w:val="00BE0D27"/>
  </w:style>
  <w:style w:type="paragraph" w:customStyle="1" w:styleId="D454AC8C007E428C8ECC265F1FD4FEBC">
    <w:name w:val="D454AC8C007E428C8ECC265F1FD4FEBC"/>
    <w:rsid w:val="00BE0D27"/>
  </w:style>
  <w:style w:type="paragraph" w:customStyle="1" w:styleId="2CE2FD19FBC8493BA5ABFB42BD89D999">
    <w:name w:val="2CE2FD19FBC8493BA5ABFB42BD89D999"/>
    <w:rsid w:val="00BE0D27"/>
  </w:style>
  <w:style w:type="paragraph" w:customStyle="1" w:styleId="4AEC5018127246ACBCF39F78327857D0">
    <w:name w:val="4AEC5018127246ACBCF39F78327857D0"/>
    <w:rsid w:val="00BE0D27"/>
  </w:style>
  <w:style w:type="paragraph" w:customStyle="1" w:styleId="D36F182BBFFB43A7A0915A7A96F4D24E">
    <w:name w:val="D36F182BBFFB43A7A0915A7A96F4D24E"/>
    <w:rsid w:val="00BE0D27"/>
  </w:style>
  <w:style w:type="paragraph" w:customStyle="1" w:styleId="7D8796B442C44A08A56C49042056236A">
    <w:name w:val="7D8796B442C44A08A56C49042056236A"/>
    <w:rsid w:val="00BE0D27"/>
  </w:style>
  <w:style w:type="paragraph" w:customStyle="1" w:styleId="62E07368DD0E48B0BD3895C8BE9535AC">
    <w:name w:val="62E07368DD0E48B0BD3895C8BE9535AC"/>
    <w:rsid w:val="00BE0D27"/>
  </w:style>
  <w:style w:type="paragraph" w:customStyle="1" w:styleId="FA1618631B49400BBB15B512A86CC844">
    <w:name w:val="FA1618631B49400BBB15B512A86CC844"/>
    <w:rsid w:val="00BE0D27"/>
  </w:style>
  <w:style w:type="paragraph" w:customStyle="1" w:styleId="7B44DF58BA7B4FC49040CFB40162A401">
    <w:name w:val="7B44DF58BA7B4FC49040CFB40162A401"/>
    <w:rsid w:val="00BE0D27"/>
  </w:style>
  <w:style w:type="paragraph" w:customStyle="1" w:styleId="08F048587F59485C9F1E264C5A316EE2">
    <w:name w:val="08F048587F59485C9F1E264C5A316EE2"/>
    <w:rsid w:val="00BE0D27"/>
  </w:style>
  <w:style w:type="paragraph" w:customStyle="1" w:styleId="47606810AB06497CAFDE140E2EBE37E7">
    <w:name w:val="47606810AB06497CAFDE140E2EBE37E7"/>
    <w:rsid w:val="00BE0D27"/>
  </w:style>
  <w:style w:type="paragraph" w:customStyle="1" w:styleId="4ACA269E4E584904869F4F1015C61866">
    <w:name w:val="4ACA269E4E584904869F4F1015C61866"/>
    <w:rsid w:val="00BE0D27"/>
  </w:style>
  <w:style w:type="paragraph" w:customStyle="1" w:styleId="9C3ADF9952564BA8B9EC50B99577F7E4">
    <w:name w:val="9C3ADF9952564BA8B9EC50B99577F7E4"/>
    <w:rsid w:val="00BE0D27"/>
  </w:style>
  <w:style w:type="paragraph" w:customStyle="1" w:styleId="3C31154C3C3A407B8E3805D1C8862474">
    <w:name w:val="3C31154C3C3A407B8E3805D1C8862474"/>
    <w:rsid w:val="00BE0D27"/>
  </w:style>
  <w:style w:type="paragraph" w:customStyle="1" w:styleId="3C4B9030E2F94CDD856D6FE5253BBDF1">
    <w:name w:val="3C4B9030E2F94CDD856D6FE5253BBDF1"/>
    <w:rsid w:val="00BE0D27"/>
  </w:style>
  <w:style w:type="paragraph" w:customStyle="1" w:styleId="96FD1C04C7AE45B2A1A688BAA4ACCE64">
    <w:name w:val="96FD1C04C7AE45B2A1A688BAA4ACCE64"/>
    <w:rsid w:val="00BE0D27"/>
  </w:style>
  <w:style w:type="paragraph" w:customStyle="1" w:styleId="41C43A8706244FE18DCE61E835F33DA0">
    <w:name w:val="41C43A8706244FE18DCE61E835F33DA0"/>
    <w:rsid w:val="00BE0D27"/>
  </w:style>
  <w:style w:type="paragraph" w:customStyle="1" w:styleId="8C6D634215134BBF8E3C76B244E1B180">
    <w:name w:val="8C6D634215134BBF8E3C76B244E1B180"/>
    <w:rsid w:val="00BE0D27"/>
  </w:style>
  <w:style w:type="paragraph" w:customStyle="1" w:styleId="53F97F11C8AC470C94FC8AAD24765DFC">
    <w:name w:val="53F97F11C8AC470C94FC8AAD24765DFC"/>
    <w:rsid w:val="00BE0D27"/>
  </w:style>
  <w:style w:type="paragraph" w:customStyle="1" w:styleId="03E4800590414250B3E9A4F023C140C9">
    <w:name w:val="03E4800590414250B3E9A4F023C140C9"/>
    <w:rsid w:val="00BE0D27"/>
  </w:style>
  <w:style w:type="paragraph" w:customStyle="1" w:styleId="9826C7C3BC934A92AC0A3F226DFCED52">
    <w:name w:val="9826C7C3BC934A92AC0A3F226DFCED52"/>
    <w:rsid w:val="00BE0D27"/>
  </w:style>
  <w:style w:type="paragraph" w:customStyle="1" w:styleId="60BB6BF3B25B40D8BBC76A0A3A6AE89F">
    <w:name w:val="60BB6BF3B25B40D8BBC76A0A3A6AE89F"/>
    <w:rsid w:val="00BE0D27"/>
  </w:style>
  <w:style w:type="paragraph" w:customStyle="1" w:styleId="B10414C01DB24866BDE9BB0A7A250F8A">
    <w:name w:val="B10414C01DB24866BDE9BB0A7A250F8A"/>
    <w:rsid w:val="00BE0D27"/>
  </w:style>
  <w:style w:type="paragraph" w:customStyle="1" w:styleId="C9211D142A5E4F27B3418EC5A54F59A3">
    <w:name w:val="C9211D142A5E4F27B3418EC5A54F59A3"/>
    <w:rsid w:val="00BE0D27"/>
  </w:style>
  <w:style w:type="paragraph" w:customStyle="1" w:styleId="4460F368AC604116A9955EF8786BA9A6">
    <w:name w:val="4460F368AC604116A9955EF8786BA9A6"/>
    <w:rsid w:val="00BE0D27"/>
  </w:style>
  <w:style w:type="paragraph" w:customStyle="1" w:styleId="3DC396C5A65A4DCBB4655C2E95AACFE6">
    <w:name w:val="3DC396C5A65A4DCBB4655C2E95AACFE6"/>
    <w:rsid w:val="00BE0D27"/>
  </w:style>
  <w:style w:type="paragraph" w:customStyle="1" w:styleId="B766DD0C8D0D4E688524B3439A293296">
    <w:name w:val="B766DD0C8D0D4E688524B3439A293296"/>
    <w:rsid w:val="00BE0D27"/>
  </w:style>
  <w:style w:type="paragraph" w:customStyle="1" w:styleId="C44B8FEF292340968437F7A265A9DB77">
    <w:name w:val="C44B8FEF292340968437F7A265A9DB77"/>
    <w:rsid w:val="00BE0D27"/>
  </w:style>
  <w:style w:type="paragraph" w:customStyle="1" w:styleId="22BAEABFABD3403EBD55B5CF2F5E6CDD">
    <w:name w:val="22BAEABFABD3403EBD55B5CF2F5E6CDD"/>
    <w:rsid w:val="00BE0D27"/>
  </w:style>
  <w:style w:type="paragraph" w:customStyle="1" w:styleId="E3D6F975B47F42059E7F54D6ECCC5071">
    <w:name w:val="E3D6F975B47F42059E7F54D6ECCC5071"/>
    <w:rsid w:val="00BE0D27"/>
  </w:style>
  <w:style w:type="paragraph" w:customStyle="1" w:styleId="DD250B8502E24344A24E83D34BD5DB2F">
    <w:name w:val="DD250B8502E24344A24E83D34BD5DB2F"/>
    <w:rsid w:val="00BE0D27"/>
  </w:style>
  <w:style w:type="paragraph" w:customStyle="1" w:styleId="47E411AF8D7241A3B5B88FA407692DE9">
    <w:name w:val="47E411AF8D7241A3B5B88FA407692DE9"/>
    <w:rsid w:val="00BE0D27"/>
  </w:style>
  <w:style w:type="paragraph" w:customStyle="1" w:styleId="AF78C754C1774D60B741CB791670C6D3">
    <w:name w:val="AF78C754C1774D60B741CB791670C6D3"/>
    <w:rsid w:val="00BE0D27"/>
  </w:style>
  <w:style w:type="paragraph" w:customStyle="1" w:styleId="0B56CBB0B2E94866B9B64935ACD447AA">
    <w:name w:val="0B56CBB0B2E94866B9B64935ACD447AA"/>
    <w:rsid w:val="00BE0D27"/>
  </w:style>
  <w:style w:type="paragraph" w:customStyle="1" w:styleId="0D122E20E98D46E6B4DF0E25A06D0254">
    <w:name w:val="0D122E20E98D46E6B4DF0E25A06D0254"/>
    <w:rsid w:val="00BE0D27"/>
  </w:style>
  <w:style w:type="paragraph" w:customStyle="1" w:styleId="03E57A4319D24B839DA31DB8D0321CA7">
    <w:name w:val="03E57A4319D24B839DA31DB8D0321CA7"/>
    <w:rsid w:val="00BE0D27"/>
  </w:style>
  <w:style w:type="paragraph" w:customStyle="1" w:styleId="E6565F28065E4B71B66EB97271EB7F64">
    <w:name w:val="E6565F28065E4B71B66EB97271EB7F64"/>
    <w:rsid w:val="00BE0D27"/>
  </w:style>
  <w:style w:type="paragraph" w:customStyle="1" w:styleId="A21D8E2A55ED4AD4B52199E91A362DEF">
    <w:name w:val="A21D8E2A55ED4AD4B52199E91A362DEF"/>
    <w:rsid w:val="00BE0D27"/>
  </w:style>
  <w:style w:type="paragraph" w:customStyle="1" w:styleId="4921F111F8CB4236B24784682158A72A">
    <w:name w:val="4921F111F8CB4236B24784682158A72A"/>
    <w:rsid w:val="00BE0D27"/>
  </w:style>
  <w:style w:type="paragraph" w:customStyle="1" w:styleId="EBC8EA9DE31D43F0B212FB2F9C51825C">
    <w:name w:val="EBC8EA9DE31D43F0B212FB2F9C51825C"/>
    <w:rsid w:val="00BE0D27"/>
  </w:style>
  <w:style w:type="paragraph" w:customStyle="1" w:styleId="C6D68E12B4B1400E9B54FEBDA18D4D23">
    <w:name w:val="C6D68E12B4B1400E9B54FEBDA18D4D23"/>
    <w:rsid w:val="00BE0D27"/>
  </w:style>
  <w:style w:type="paragraph" w:customStyle="1" w:styleId="C203776539A0408CB5C3FCD749D65234">
    <w:name w:val="C203776539A0408CB5C3FCD749D65234"/>
    <w:rsid w:val="00BE0D27"/>
  </w:style>
  <w:style w:type="paragraph" w:customStyle="1" w:styleId="D919D25E32974C01885686650EA35E72">
    <w:name w:val="D919D25E32974C01885686650EA35E72"/>
    <w:rsid w:val="00BE0D27"/>
  </w:style>
  <w:style w:type="paragraph" w:customStyle="1" w:styleId="F452126D4CFF49BAB7690C452AEC8667">
    <w:name w:val="F452126D4CFF49BAB7690C452AEC8667"/>
    <w:rsid w:val="00BE0D27"/>
  </w:style>
  <w:style w:type="paragraph" w:customStyle="1" w:styleId="BFD044855F7D4831BE56E3654DADCC4F">
    <w:name w:val="BFD044855F7D4831BE56E3654DADCC4F"/>
    <w:rsid w:val="00BE0D27"/>
  </w:style>
  <w:style w:type="paragraph" w:customStyle="1" w:styleId="1048DAC478374D48AB61BE3E729257A4">
    <w:name w:val="1048DAC478374D48AB61BE3E729257A4"/>
    <w:rsid w:val="00BE0D27"/>
  </w:style>
  <w:style w:type="paragraph" w:customStyle="1" w:styleId="4355D2530B9F4400BE930F1F5E680E93">
    <w:name w:val="4355D2530B9F4400BE930F1F5E680E93"/>
    <w:rsid w:val="00BE0D27"/>
  </w:style>
  <w:style w:type="paragraph" w:customStyle="1" w:styleId="39BFCB80CA8141B8B94043E291141535">
    <w:name w:val="39BFCB80CA8141B8B94043E291141535"/>
    <w:rsid w:val="00BE0D27"/>
  </w:style>
  <w:style w:type="paragraph" w:customStyle="1" w:styleId="31ABC950C21C4921BF91319B12000516">
    <w:name w:val="31ABC950C21C4921BF91319B12000516"/>
    <w:rsid w:val="00BE0D27"/>
  </w:style>
  <w:style w:type="paragraph" w:customStyle="1" w:styleId="9032D3A83D554540A6EE55B54482664A">
    <w:name w:val="9032D3A83D554540A6EE55B54482664A"/>
    <w:rsid w:val="00BE0D27"/>
  </w:style>
  <w:style w:type="paragraph" w:customStyle="1" w:styleId="1D91736B3D5E498AAAAE75F9C729A2DF">
    <w:name w:val="1D91736B3D5E498AAAAE75F9C729A2DF"/>
    <w:rsid w:val="00BE0D27"/>
  </w:style>
  <w:style w:type="paragraph" w:customStyle="1" w:styleId="52047CBE4C634D48AAA398DDE5CA0338">
    <w:name w:val="52047CBE4C634D48AAA398DDE5CA0338"/>
    <w:rsid w:val="00BE0D27"/>
  </w:style>
  <w:style w:type="paragraph" w:customStyle="1" w:styleId="03E276E383BB47EDB33C93AD7120265A">
    <w:name w:val="03E276E383BB47EDB33C93AD7120265A"/>
    <w:rsid w:val="00BE0D27"/>
  </w:style>
  <w:style w:type="paragraph" w:customStyle="1" w:styleId="B3FCA2B5BBDB420885D903C9D3D67C82">
    <w:name w:val="B3FCA2B5BBDB420885D903C9D3D67C82"/>
    <w:rsid w:val="00BE0D27"/>
  </w:style>
  <w:style w:type="paragraph" w:customStyle="1" w:styleId="E8DAEF66CB5041DDBCDEBF146082A18B">
    <w:name w:val="E8DAEF66CB5041DDBCDEBF146082A18B"/>
    <w:rsid w:val="00BE0D27"/>
  </w:style>
  <w:style w:type="paragraph" w:customStyle="1" w:styleId="BF96B29392E949179294319DC420520E">
    <w:name w:val="BF96B29392E949179294319DC420520E"/>
    <w:rsid w:val="00BE0D27"/>
  </w:style>
  <w:style w:type="paragraph" w:customStyle="1" w:styleId="FECA1AA69D914874800C39BC1166C16D">
    <w:name w:val="FECA1AA69D914874800C39BC1166C16D"/>
    <w:rsid w:val="00BE0D27"/>
  </w:style>
  <w:style w:type="paragraph" w:customStyle="1" w:styleId="134C849E607D4675B83917B3899E71BE">
    <w:name w:val="134C849E607D4675B83917B3899E71BE"/>
    <w:rsid w:val="00BE0D27"/>
  </w:style>
  <w:style w:type="paragraph" w:customStyle="1" w:styleId="DCE975788ED547AEAC606A6292713D14">
    <w:name w:val="DCE975788ED547AEAC606A6292713D14"/>
    <w:rsid w:val="00BE0D27"/>
  </w:style>
  <w:style w:type="paragraph" w:customStyle="1" w:styleId="961E6625359249F1A09A3565E540A243">
    <w:name w:val="961E6625359249F1A09A3565E540A243"/>
    <w:rsid w:val="00BE0D27"/>
  </w:style>
  <w:style w:type="paragraph" w:customStyle="1" w:styleId="E938DAA6BDB745BBADF535620BD772D9">
    <w:name w:val="E938DAA6BDB745BBADF535620BD772D9"/>
    <w:rsid w:val="00BE0D27"/>
  </w:style>
  <w:style w:type="paragraph" w:customStyle="1" w:styleId="32190B55857A412B9BD98B5565D4191E">
    <w:name w:val="32190B55857A412B9BD98B5565D4191E"/>
    <w:rsid w:val="00BE0D27"/>
  </w:style>
  <w:style w:type="paragraph" w:customStyle="1" w:styleId="02FBF59913A04E4C93D0F51A60B7B1C6">
    <w:name w:val="02FBF59913A04E4C93D0F51A60B7B1C6"/>
    <w:rsid w:val="00BE0D27"/>
  </w:style>
  <w:style w:type="paragraph" w:customStyle="1" w:styleId="5BC1F1371B5440D98DAE2A7ECD764AC5">
    <w:name w:val="5BC1F1371B5440D98DAE2A7ECD764AC5"/>
    <w:rsid w:val="00BE0D27"/>
  </w:style>
  <w:style w:type="paragraph" w:customStyle="1" w:styleId="42B4C80A245E4F0BBC35B708B0260E07">
    <w:name w:val="42B4C80A245E4F0BBC35B708B0260E07"/>
    <w:rsid w:val="00BE0D27"/>
  </w:style>
  <w:style w:type="paragraph" w:customStyle="1" w:styleId="DC285EB044034E419CB6BB39B990DF8E">
    <w:name w:val="DC285EB044034E419CB6BB39B990DF8E"/>
    <w:rsid w:val="00BE0D27"/>
  </w:style>
  <w:style w:type="paragraph" w:customStyle="1" w:styleId="EF3ED695E9B54826AB2E46DA1355F0F5">
    <w:name w:val="EF3ED695E9B54826AB2E46DA1355F0F5"/>
    <w:rsid w:val="00BE0D27"/>
  </w:style>
  <w:style w:type="paragraph" w:customStyle="1" w:styleId="B01A894EEE4E4763BD376B9725D854C8">
    <w:name w:val="B01A894EEE4E4763BD376B9725D854C8"/>
    <w:rsid w:val="00BE0D27"/>
  </w:style>
  <w:style w:type="paragraph" w:customStyle="1" w:styleId="628E0DCA6DE1492BAC352FF0BDB041E8">
    <w:name w:val="628E0DCA6DE1492BAC352FF0BDB041E8"/>
    <w:rsid w:val="00BE0D27"/>
  </w:style>
  <w:style w:type="paragraph" w:customStyle="1" w:styleId="659DC5EBF62E4CEEBADC92455B9CDFCE">
    <w:name w:val="659DC5EBF62E4CEEBADC92455B9CDFCE"/>
    <w:rsid w:val="00BE0D27"/>
  </w:style>
  <w:style w:type="paragraph" w:customStyle="1" w:styleId="C3935D4A59654795B4C010B57B48A9B5">
    <w:name w:val="C3935D4A59654795B4C010B57B48A9B5"/>
    <w:rsid w:val="00BE0D27"/>
  </w:style>
  <w:style w:type="paragraph" w:customStyle="1" w:styleId="F71A089FBBAB4A6DAA8A8C2273FF7385">
    <w:name w:val="F71A089FBBAB4A6DAA8A8C2273FF7385"/>
    <w:rsid w:val="00BE0D27"/>
  </w:style>
  <w:style w:type="paragraph" w:customStyle="1" w:styleId="8D795B9A74374167A9E1F3B39BB4D65D">
    <w:name w:val="8D795B9A74374167A9E1F3B39BB4D65D"/>
    <w:rsid w:val="00BE0D27"/>
  </w:style>
  <w:style w:type="paragraph" w:customStyle="1" w:styleId="65A1B57393B7465ABCA6D772BB946602">
    <w:name w:val="65A1B57393B7465ABCA6D772BB946602"/>
    <w:rsid w:val="00BE0D27"/>
  </w:style>
  <w:style w:type="paragraph" w:customStyle="1" w:styleId="18F4084A57C04618B502EB391DD223BB">
    <w:name w:val="18F4084A57C04618B502EB391DD223BB"/>
    <w:rsid w:val="00BE0D27"/>
  </w:style>
  <w:style w:type="paragraph" w:customStyle="1" w:styleId="511042943F1E4B5EB8A4EBB016D2EDB7">
    <w:name w:val="511042943F1E4B5EB8A4EBB016D2EDB7"/>
    <w:rsid w:val="00BE0D27"/>
  </w:style>
  <w:style w:type="paragraph" w:customStyle="1" w:styleId="01795B29CBC04B449BCF6B08ED054BCA">
    <w:name w:val="01795B29CBC04B449BCF6B08ED054BCA"/>
    <w:rsid w:val="00BE0D27"/>
  </w:style>
  <w:style w:type="paragraph" w:customStyle="1" w:styleId="6773D980ED5A4CA5B446E089765F06CA">
    <w:name w:val="6773D980ED5A4CA5B446E089765F06CA"/>
    <w:rsid w:val="00BE0D27"/>
  </w:style>
  <w:style w:type="paragraph" w:customStyle="1" w:styleId="A09A26D842FE40669C629AFE59A14F80">
    <w:name w:val="A09A26D842FE40669C629AFE59A14F80"/>
    <w:rsid w:val="00BE0D27"/>
  </w:style>
  <w:style w:type="paragraph" w:customStyle="1" w:styleId="50E7F1BB195B4129BE1D27F024C41106">
    <w:name w:val="50E7F1BB195B4129BE1D27F024C41106"/>
    <w:rsid w:val="00BE0D27"/>
  </w:style>
  <w:style w:type="paragraph" w:customStyle="1" w:styleId="D6CBC8CBB55F4091A9FB35D612F75E0A">
    <w:name w:val="D6CBC8CBB55F4091A9FB35D612F75E0A"/>
    <w:rsid w:val="00BE0D27"/>
  </w:style>
  <w:style w:type="paragraph" w:customStyle="1" w:styleId="9D42458CD4424BDC93F7F970A17E80E3">
    <w:name w:val="9D42458CD4424BDC93F7F970A17E80E3"/>
    <w:rsid w:val="00BE0D27"/>
  </w:style>
  <w:style w:type="paragraph" w:customStyle="1" w:styleId="0B899F00EBA443998F10CA6BB8A706C6">
    <w:name w:val="0B899F00EBA443998F10CA6BB8A706C6"/>
    <w:rsid w:val="00BE0D27"/>
  </w:style>
  <w:style w:type="paragraph" w:customStyle="1" w:styleId="284AC28D171D46CCA7C77D2A5B8D2AEA">
    <w:name w:val="284AC28D171D46CCA7C77D2A5B8D2AEA"/>
    <w:rsid w:val="00BE0D27"/>
  </w:style>
  <w:style w:type="paragraph" w:customStyle="1" w:styleId="8C82ADCBA0A9415BAD945215D69B275A">
    <w:name w:val="8C82ADCBA0A9415BAD945215D69B275A"/>
    <w:rsid w:val="00BE0D27"/>
  </w:style>
  <w:style w:type="paragraph" w:customStyle="1" w:styleId="8DE17FEF0894459BB7CECEB0C2C1B138">
    <w:name w:val="8DE17FEF0894459BB7CECEB0C2C1B138"/>
    <w:rsid w:val="00BE0D27"/>
  </w:style>
  <w:style w:type="paragraph" w:customStyle="1" w:styleId="689FDA4418F24D7F8AD78CB863C0E69F">
    <w:name w:val="689FDA4418F24D7F8AD78CB863C0E69F"/>
    <w:rsid w:val="00BE0D27"/>
  </w:style>
  <w:style w:type="paragraph" w:customStyle="1" w:styleId="260371E153B7409DB3EBEB77CFD494F2">
    <w:name w:val="260371E153B7409DB3EBEB77CFD494F2"/>
    <w:rsid w:val="00BE0D27"/>
  </w:style>
  <w:style w:type="paragraph" w:customStyle="1" w:styleId="43BD6AAECBA44BDBB8D90F251211B42D">
    <w:name w:val="43BD6AAECBA44BDBB8D90F251211B42D"/>
    <w:rsid w:val="00BE0D27"/>
  </w:style>
  <w:style w:type="paragraph" w:customStyle="1" w:styleId="A9CC25BAF15F4A0F8DB4D25C79043025">
    <w:name w:val="A9CC25BAF15F4A0F8DB4D25C79043025"/>
    <w:rsid w:val="00BE0D27"/>
  </w:style>
  <w:style w:type="paragraph" w:customStyle="1" w:styleId="28F3D68ADA7F43E7A919CA8BA37B6DE4">
    <w:name w:val="28F3D68ADA7F43E7A919CA8BA37B6DE4"/>
    <w:rsid w:val="00BE0D27"/>
  </w:style>
  <w:style w:type="paragraph" w:customStyle="1" w:styleId="C34AC38088F549708ED460F9CC992BE9">
    <w:name w:val="C34AC38088F549708ED460F9CC992BE9"/>
    <w:rsid w:val="00BE0D27"/>
  </w:style>
  <w:style w:type="paragraph" w:customStyle="1" w:styleId="8264A2918B9C4F3492D5821602607AB2">
    <w:name w:val="8264A2918B9C4F3492D5821602607AB2"/>
    <w:rsid w:val="00BE0D27"/>
  </w:style>
  <w:style w:type="paragraph" w:customStyle="1" w:styleId="9CA6B5B83BEC46759F84AD375BB115FE">
    <w:name w:val="9CA6B5B83BEC46759F84AD375BB115FE"/>
    <w:rsid w:val="00BE0D27"/>
  </w:style>
  <w:style w:type="paragraph" w:customStyle="1" w:styleId="EE5CCC5E080E40C5988144115608B3F8">
    <w:name w:val="EE5CCC5E080E40C5988144115608B3F8"/>
    <w:rsid w:val="00BE0D27"/>
  </w:style>
  <w:style w:type="paragraph" w:customStyle="1" w:styleId="F9DD2489624548BD8E9EF7D59D7B7033">
    <w:name w:val="F9DD2489624548BD8E9EF7D59D7B7033"/>
    <w:rsid w:val="00BE0D27"/>
  </w:style>
  <w:style w:type="paragraph" w:customStyle="1" w:styleId="34F12772D80F42B18531A5CDDC4A43AA">
    <w:name w:val="34F12772D80F42B18531A5CDDC4A43AA"/>
    <w:rsid w:val="00BE0D27"/>
  </w:style>
  <w:style w:type="paragraph" w:customStyle="1" w:styleId="0AD88782EF2341D0A92EBF1CF826D641">
    <w:name w:val="0AD88782EF2341D0A92EBF1CF826D641"/>
    <w:rsid w:val="00BE0D27"/>
  </w:style>
  <w:style w:type="paragraph" w:customStyle="1" w:styleId="A820EC6FA3674D0ABB61096957A4E6D6">
    <w:name w:val="A820EC6FA3674D0ABB61096957A4E6D6"/>
    <w:rsid w:val="00BE0D27"/>
  </w:style>
  <w:style w:type="paragraph" w:customStyle="1" w:styleId="D9771136AA8446328EA551ECCB0619EE">
    <w:name w:val="D9771136AA8446328EA551ECCB0619EE"/>
    <w:rsid w:val="00BE0D27"/>
  </w:style>
  <w:style w:type="paragraph" w:customStyle="1" w:styleId="1F419A09B3A24E839A47AF75BAD10C41">
    <w:name w:val="1F419A09B3A24E839A47AF75BAD10C41"/>
    <w:rsid w:val="00BE0D27"/>
  </w:style>
  <w:style w:type="paragraph" w:customStyle="1" w:styleId="AF4D42F0BFDA44CEAD948F922D9F8CCF">
    <w:name w:val="AF4D42F0BFDA44CEAD948F922D9F8CCF"/>
    <w:rsid w:val="00BE0D27"/>
  </w:style>
  <w:style w:type="paragraph" w:customStyle="1" w:styleId="0911968FEAAE4A25BAA4EF37A0E2CAD7">
    <w:name w:val="0911968FEAAE4A25BAA4EF37A0E2CAD7"/>
    <w:rsid w:val="00BE0D27"/>
  </w:style>
  <w:style w:type="paragraph" w:customStyle="1" w:styleId="15091836DC9E4C2B932355FF0E2CD56C">
    <w:name w:val="15091836DC9E4C2B932355FF0E2CD56C"/>
    <w:rsid w:val="00BE0D27"/>
  </w:style>
  <w:style w:type="paragraph" w:customStyle="1" w:styleId="35E5B64B388B4E4BBEDECCE7292527CC">
    <w:name w:val="35E5B64B388B4E4BBEDECCE7292527CC"/>
    <w:rsid w:val="00BE0D27"/>
  </w:style>
  <w:style w:type="paragraph" w:customStyle="1" w:styleId="23FADA7A3A3D4DD18B2FDE4A2F375656">
    <w:name w:val="23FADA7A3A3D4DD18B2FDE4A2F375656"/>
    <w:rsid w:val="00BE0D27"/>
  </w:style>
  <w:style w:type="paragraph" w:customStyle="1" w:styleId="F347953A229F4636AC7C7707E71AA707">
    <w:name w:val="F347953A229F4636AC7C7707E71AA707"/>
    <w:rsid w:val="00BE0D27"/>
  </w:style>
  <w:style w:type="paragraph" w:customStyle="1" w:styleId="1BE8395514314F198C3B5997E0C2BF34">
    <w:name w:val="1BE8395514314F198C3B5997E0C2BF34"/>
    <w:rsid w:val="00BE0D27"/>
  </w:style>
  <w:style w:type="paragraph" w:customStyle="1" w:styleId="31691DC1D171493EB2E5D119E0F30B18">
    <w:name w:val="31691DC1D171493EB2E5D119E0F30B18"/>
    <w:rsid w:val="00BE0D27"/>
  </w:style>
  <w:style w:type="paragraph" w:customStyle="1" w:styleId="8F9B7E0682764DE5BC5A0B9CDF8FC34C">
    <w:name w:val="8F9B7E0682764DE5BC5A0B9CDF8FC34C"/>
    <w:rsid w:val="00BE0D27"/>
  </w:style>
  <w:style w:type="paragraph" w:customStyle="1" w:styleId="9ACF897795B84130AA95DED225F04A45">
    <w:name w:val="9ACF897795B84130AA95DED225F04A45"/>
    <w:rsid w:val="00BE0D27"/>
  </w:style>
  <w:style w:type="paragraph" w:customStyle="1" w:styleId="89E97A0A88FB4A7BB73C81C9240137E6">
    <w:name w:val="89E97A0A88FB4A7BB73C81C9240137E6"/>
    <w:rsid w:val="00BE0D27"/>
  </w:style>
  <w:style w:type="paragraph" w:customStyle="1" w:styleId="094A45998F25413985A9766612EAB2EE">
    <w:name w:val="094A45998F25413985A9766612EAB2EE"/>
    <w:rsid w:val="00BE0D27"/>
  </w:style>
  <w:style w:type="paragraph" w:customStyle="1" w:styleId="287157B058CF4A318B9B694EA69BB77C">
    <w:name w:val="287157B058CF4A318B9B694EA69BB77C"/>
    <w:rsid w:val="00BE0D27"/>
  </w:style>
  <w:style w:type="paragraph" w:customStyle="1" w:styleId="6942AFE23C45472CA597B8D908D3B30E">
    <w:name w:val="6942AFE23C45472CA597B8D908D3B30E"/>
    <w:rsid w:val="00BE0D27"/>
  </w:style>
  <w:style w:type="paragraph" w:customStyle="1" w:styleId="0F961E3B31A04124837B1A191B0D7A16">
    <w:name w:val="0F961E3B31A04124837B1A191B0D7A16"/>
    <w:rsid w:val="00BE0D27"/>
  </w:style>
  <w:style w:type="paragraph" w:customStyle="1" w:styleId="C9854AC576C542A9AB96F1C847EB30B5">
    <w:name w:val="C9854AC576C542A9AB96F1C847EB30B5"/>
    <w:rsid w:val="00BE0D27"/>
  </w:style>
  <w:style w:type="paragraph" w:customStyle="1" w:styleId="1A3E734279F74B68955799BFC06F1DA3">
    <w:name w:val="1A3E734279F74B68955799BFC06F1DA3"/>
    <w:rsid w:val="00BE0D27"/>
  </w:style>
  <w:style w:type="paragraph" w:customStyle="1" w:styleId="8E17D4F35EFC465C9DD5A195EEEFC8D3">
    <w:name w:val="8E17D4F35EFC465C9DD5A195EEEFC8D3"/>
    <w:rsid w:val="00BE0D27"/>
  </w:style>
  <w:style w:type="paragraph" w:customStyle="1" w:styleId="0ACD471FB7FD42CE81F155D0F838BE59">
    <w:name w:val="0ACD471FB7FD42CE81F155D0F838BE59"/>
    <w:rsid w:val="00BE0D27"/>
  </w:style>
  <w:style w:type="paragraph" w:customStyle="1" w:styleId="D01876D4602B4EF99BB609C5D58039AB">
    <w:name w:val="D01876D4602B4EF99BB609C5D58039AB"/>
    <w:rsid w:val="00BE0D27"/>
  </w:style>
  <w:style w:type="paragraph" w:customStyle="1" w:styleId="8F6D2143FDAA4781A4EE8E42E236CD0F">
    <w:name w:val="8F6D2143FDAA4781A4EE8E42E236CD0F"/>
    <w:rsid w:val="00BE0D27"/>
  </w:style>
  <w:style w:type="paragraph" w:customStyle="1" w:styleId="0DE13C99AB484C5B95A8F6875ACB4C3D">
    <w:name w:val="0DE13C99AB484C5B95A8F6875ACB4C3D"/>
    <w:rsid w:val="00BE0D27"/>
  </w:style>
  <w:style w:type="paragraph" w:customStyle="1" w:styleId="E4FF5F673B6E43448AA30E678DD24D69">
    <w:name w:val="E4FF5F673B6E43448AA30E678DD24D69"/>
    <w:rsid w:val="00BE0D27"/>
  </w:style>
  <w:style w:type="paragraph" w:customStyle="1" w:styleId="42E73ABA506345C29BF2EE1A651DBE6B">
    <w:name w:val="42E73ABA506345C29BF2EE1A651DBE6B"/>
    <w:rsid w:val="00BE0D27"/>
  </w:style>
  <w:style w:type="paragraph" w:customStyle="1" w:styleId="DB648516EEBA43A78515DD59894ECD05">
    <w:name w:val="DB648516EEBA43A78515DD59894ECD05"/>
    <w:rsid w:val="00BE0D27"/>
  </w:style>
  <w:style w:type="paragraph" w:customStyle="1" w:styleId="9C94ADAD7A794AB7BBBDF8D2B036753F">
    <w:name w:val="9C94ADAD7A794AB7BBBDF8D2B036753F"/>
    <w:rsid w:val="00BE0D27"/>
  </w:style>
  <w:style w:type="paragraph" w:customStyle="1" w:styleId="6B1ECBC79E1B4209BB78D8F112420AD8">
    <w:name w:val="6B1ECBC79E1B4209BB78D8F112420AD8"/>
    <w:rsid w:val="00BE0D27"/>
  </w:style>
  <w:style w:type="paragraph" w:customStyle="1" w:styleId="CB02ACC57276400D87F9D23C8B9F88E7">
    <w:name w:val="CB02ACC57276400D87F9D23C8B9F88E7"/>
    <w:rsid w:val="00BE0D27"/>
  </w:style>
  <w:style w:type="paragraph" w:customStyle="1" w:styleId="FEEE60DCA0B14F2C813F545482F326E6">
    <w:name w:val="FEEE60DCA0B14F2C813F545482F326E6"/>
    <w:rsid w:val="00BE0D27"/>
  </w:style>
  <w:style w:type="paragraph" w:customStyle="1" w:styleId="6C25E9375E6E42029484A21F8400D9D3">
    <w:name w:val="6C25E9375E6E42029484A21F8400D9D3"/>
    <w:rsid w:val="00BE0D27"/>
  </w:style>
  <w:style w:type="paragraph" w:customStyle="1" w:styleId="EA61C0007A064BCD8F93A2E0A709A943">
    <w:name w:val="EA61C0007A064BCD8F93A2E0A709A943"/>
    <w:rsid w:val="00BE0D27"/>
  </w:style>
  <w:style w:type="paragraph" w:customStyle="1" w:styleId="26CABA9FDD8B4EA3BAF35CDB43173512">
    <w:name w:val="26CABA9FDD8B4EA3BAF35CDB43173512"/>
    <w:rsid w:val="00BE0D27"/>
  </w:style>
  <w:style w:type="paragraph" w:customStyle="1" w:styleId="8E920CE985AC4F80ADAEE8429520FCC7">
    <w:name w:val="8E920CE985AC4F80ADAEE8429520FCC7"/>
    <w:rsid w:val="00BE0D27"/>
  </w:style>
  <w:style w:type="paragraph" w:customStyle="1" w:styleId="792837887B1A4676B219A98587B8797E">
    <w:name w:val="792837887B1A4676B219A98587B8797E"/>
    <w:rsid w:val="00BE0D27"/>
  </w:style>
  <w:style w:type="paragraph" w:customStyle="1" w:styleId="3C565B80F67C4B8486E8EC2A0C93AB4F">
    <w:name w:val="3C565B80F67C4B8486E8EC2A0C93AB4F"/>
    <w:rsid w:val="00BE0D27"/>
  </w:style>
  <w:style w:type="paragraph" w:customStyle="1" w:styleId="9F680108911D472BAC78A15CDB4EA155">
    <w:name w:val="9F680108911D472BAC78A15CDB4EA155"/>
    <w:rsid w:val="00BE0D27"/>
  </w:style>
  <w:style w:type="paragraph" w:customStyle="1" w:styleId="E97F690831E0470A98A113A37260A1F1">
    <w:name w:val="E97F690831E0470A98A113A37260A1F1"/>
    <w:rsid w:val="00BE0D27"/>
  </w:style>
  <w:style w:type="paragraph" w:customStyle="1" w:styleId="28F86AB12F7C4DBAB5A5DBD7ED3E83AE">
    <w:name w:val="28F86AB12F7C4DBAB5A5DBD7ED3E83AE"/>
    <w:rsid w:val="00BE0D27"/>
  </w:style>
  <w:style w:type="paragraph" w:customStyle="1" w:styleId="7F449E7AB2EA421E9868E6FB1AE91173">
    <w:name w:val="7F449E7AB2EA421E9868E6FB1AE91173"/>
    <w:rsid w:val="00BE0D27"/>
  </w:style>
  <w:style w:type="paragraph" w:customStyle="1" w:styleId="4335D4221599408C8B6E8D4AB1179B4F">
    <w:name w:val="4335D4221599408C8B6E8D4AB1179B4F"/>
    <w:rsid w:val="00BE0D27"/>
  </w:style>
  <w:style w:type="paragraph" w:customStyle="1" w:styleId="8CD2772A685D41AC96377EDE2CE47728">
    <w:name w:val="8CD2772A685D41AC96377EDE2CE47728"/>
    <w:rsid w:val="00BE0D27"/>
  </w:style>
  <w:style w:type="paragraph" w:customStyle="1" w:styleId="C525CEEDAED5406C8CDAB5B650A8C861">
    <w:name w:val="C525CEEDAED5406C8CDAB5B650A8C861"/>
    <w:rsid w:val="00BE0D27"/>
  </w:style>
  <w:style w:type="paragraph" w:customStyle="1" w:styleId="713C8B3C323E4FBA99DB38E08BEEA5D9">
    <w:name w:val="713C8B3C323E4FBA99DB38E08BEEA5D9"/>
    <w:rsid w:val="00BE0D27"/>
  </w:style>
  <w:style w:type="paragraph" w:customStyle="1" w:styleId="46C0BC8AE6FD4EFFA66C2F474357784C">
    <w:name w:val="46C0BC8AE6FD4EFFA66C2F474357784C"/>
    <w:rsid w:val="00BE0D27"/>
  </w:style>
  <w:style w:type="paragraph" w:customStyle="1" w:styleId="57D3E0D00F664AA68DD57134E6CD5165">
    <w:name w:val="57D3E0D00F664AA68DD57134E6CD5165"/>
    <w:rsid w:val="00BE0D27"/>
  </w:style>
  <w:style w:type="paragraph" w:customStyle="1" w:styleId="B204AA1415384A01A0A1A5CD9B796A19">
    <w:name w:val="B204AA1415384A01A0A1A5CD9B796A19"/>
    <w:rsid w:val="00BE0D27"/>
  </w:style>
  <w:style w:type="paragraph" w:customStyle="1" w:styleId="951539F81F5B439C9C5FAEE5F65451FE">
    <w:name w:val="951539F81F5B439C9C5FAEE5F65451FE"/>
    <w:rsid w:val="00BE0D27"/>
  </w:style>
  <w:style w:type="paragraph" w:customStyle="1" w:styleId="3E350865952E45D3931E4747BFEACF3E">
    <w:name w:val="3E350865952E45D3931E4747BFEACF3E"/>
    <w:rsid w:val="00BE0D27"/>
  </w:style>
  <w:style w:type="paragraph" w:customStyle="1" w:styleId="219AC5F6238A4BE0B49F3EA1BB70CA5F">
    <w:name w:val="219AC5F6238A4BE0B49F3EA1BB70CA5F"/>
    <w:rsid w:val="00BE0D27"/>
  </w:style>
  <w:style w:type="paragraph" w:customStyle="1" w:styleId="901B30052FE84DC88E9D319AC1E2E1C5">
    <w:name w:val="901B30052FE84DC88E9D319AC1E2E1C5"/>
    <w:rsid w:val="00BE0D27"/>
  </w:style>
  <w:style w:type="paragraph" w:customStyle="1" w:styleId="C8E91F161D1140399A74518D66EE2D83">
    <w:name w:val="C8E91F161D1140399A74518D66EE2D83"/>
    <w:rsid w:val="00BE0D27"/>
  </w:style>
  <w:style w:type="paragraph" w:customStyle="1" w:styleId="9E880C65AD6D415F88CE139FF3AAA876">
    <w:name w:val="9E880C65AD6D415F88CE139FF3AAA876"/>
    <w:rsid w:val="00BE0D27"/>
  </w:style>
  <w:style w:type="paragraph" w:customStyle="1" w:styleId="9426DECC1CD648ABA45429E7A7E84F08">
    <w:name w:val="9426DECC1CD648ABA45429E7A7E84F08"/>
    <w:rsid w:val="00BE0D27"/>
  </w:style>
  <w:style w:type="paragraph" w:customStyle="1" w:styleId="39AE98E7B68448658B4F3C6D7E22C651">
    <w:name w:val="39AE98E7B68448658B4F3C6D7E22C651"/>
    <w:rsid w:val="00BE0D27"/>
  </w:style>
  <w:style w:type="paragraph" w:customStyle="1" w:styleId="2F1D764B30DB42BA845FB67C30EBC0CE">
    <w:name w:val="2F1D764B30DB42BA845FB67C30EBC0CE"/>
    <w:rsid w:val="00BE0D27"/>
  </w:style>
  <w:style w:type="paragraph" w:customStyle="1" w:styleId="DE571FF67BC44DE68E9323146DE5C53B">
    <w:name w:val="DE571FF67BC44DE68E9323146DE5C53B"/>
    <w:rsid w:val="00BE0D27"/>
  </w:style>
  <w:style w:type="paragraph" w:customStyle="1" w:styleId="56C61FE766684EE2B4D57AB84AB8D0F0">
    <w:name w:val="56C61FE766684EE2B4D57AB84AB8D0F0"/>
    <w:rsid w:val="00BE0D27"/>
  </w:style>
  <w:style w:type="paragraph" w:customStyle="1" w:styleId="AF261F7F671D4207B39E853AA355A902">
    <w:name w:val="AF261F7F671D4207B39E853AA355A902"/>
    <w:rsid w:val="00BE0D27"/>
  </w:style>
  <w:style w:type="paragraph" w:customStyle="1" w:styleId="BE1029E28730412DB708B4A3BD7E53B8">
    <w:name w:val="BE1029E28730412DB708B4A3BD7E53B8"/>
    <w:rsid w:val="00BE0D27"/>
  </w:style>
  <w:style w:type="paragraph" w:customStyle="1" w:styleId="0FBA4DD9048345B49B619324F9F52B17">
    <w:name w:val="0FBA4DD9048345B49B619324F9F52B17"/>
    <w:rsid w:val="00BE0D27"/>
  </w:style>
  <w:style w:type="paragraph" w:customStyle="1" w:styleId="4F1E1C1A63A941198C2219516AF1A022">
    <w:name w:val="4F1E1C1A63A941198C2219516AF1A022"/>
    <w:rsid w:val="00BE0D27"/>
  </w:style>
  <w:style w:type="paragraph" w:customStyle="1" w:styleId="750C770E4CD843DEB820A4BE8457812D">
    <w:name w:val="750C770E4CD843DEB820A4BE8457812D"/>
    <w:rsid w:val="00BE0D27"/>
  </w:style>
  <w:style w:type="paragraph" w:customStyle="1" w:styleId="E0DD91A6F30342B5BE8F939F5F146914">
    <w:name w:val="E0DD91A6F30342B5BE8F939F5F146914"/>
    <w:rsid w:val="00BE0D27"/>
  </w:style>
  <w:style w:type="paragraph" w:customStyle="1" w:styleId="D50B9B6B221A44F4BE5D3598BEC2FAEB">
    <w:name w:val="D50B9B6B221A44F4BE5D3598BEC2FAEB"/>
    <w:rsid w:val="00BE0D27"/>
  </w:style>
  <w:style w:type="paragraph" w:customStyle="1" w:styleId="C781F61DA0DE40D7A6E9223184F5EBE9">
    <w:name w:val="C781F61DA0DE40D7A6E9223184F5EBE9"/>
    <w:rsid w:val="00BE0D27"/>
  </w:style>
  <w:style w:type="paragraph" w:customStyle="1" w:styleId="E45D81F69BE74A03AEF80F825D72FADB">
    <w:name w:val="E45D81F69BE74A03AEF80F825D72FADB"/>
    <w:rsid w:val="00BE0D27"/>
  </w:style>
  <w:style w:type="paragraph" w:customStyle="1" w:styleId="84494E029BB24092A671EFA8C2D42694">
    <w:name w:val="84494E029BB24092A671EFA8C2D42694"/>
    <w:rsid w:val="00BE0D27"/>
  </w:style>
  <w:style w:type="paragraph" w:customStyle="1" w:styleId="F9FA4DAD262B453683B7A3788D165F47">
    <w:name w:val="F9FA4DAD262B453683B7A3788D165F47"/>
    <w:rsid w:val="00BE0D27"/>
  </w:style>
  <w:style w:type="paragraph" w:customStyle="1" w:styleId="08C8470C725240728FADA1700B2D6825">
    <w:name w:val="08C8470C725240728FADA1700B2D6825"/>
    <w:rsid w:val="00BE0D27"/>
  </w:style>
  <w:style w:type="paragraph" w:customStyle="1" w:styleId="E8F8CC8613A14DE78AC38BD4FE8302DB">
    <w:name w:val="E8F8CC8613A14DE78AC38BD4FE8302DB"/>
    <w:rsid w:val="00BE0D27"/>
  </w:style>
  <w:style w:type="paragraph" w:customStyle="1" w:styleId="048049F17F98416AB7845E3FAFC22D4E">
    <w:name w:val="048049F17F98416AB7845E3FAFC22D4E"/>
    <w:rsid w:val="00BE0D27"/>
  </w:style>
  <w:style w:type="paragraph" w:customStyle="1" w:styleId="4F0E5EB49CD24447A124EDC67D393E8A">
    <w:name w:val="4F0E5EB49CD24447A124EDC67D393E8A"/>
    <w:rsid w:val="00BE0D27"/>
  </w:style>
  <w:style w:type="paragraph" w:customStyle="1" w:styleId="AEEA5E98F3CD45D291C06542E2ADB9A4">
    <w:name w:val="AEEA5E98F3CD45D291C06542E2ADB9A4"/>
    <w:rsid w:val="00BE0D27"/>
  </w:style>
  <w:style w:type="paragraph" w:customStyle="1" w:styleId="3763146FCF924F2B93DE2A290AD00280">
    <w:name w:val="3763146FCF924F2B93DE2A290AD00280"/>
    <w:rsid w:val="00BE0D27"/>
  </w:style>
  <w:style w:type="paragraph" w:customStyle="1" w:styleId="CD107C04175E48FBAE6CA6D6FED22657">
    <w:name w:val="CD107C04175E48FBAE6CA6D6FED22657"/>
    <w:rsid w:val="00BE0D27"/>
  </w:style>
  <w:style w:type="paragraph" w:customStyle="1" w:styleId="EA6E1A74A2B04F73938817DCF3CC7913">
    <w:name w:val="EA6E1A74A2B04F73938817DCF3CC7913"/>
    <w:rsid w:val="00BE0D27"/>
  </w:style>
  <w:style w:type="paragraph" w:customStyle="1" w:styleId="2DD94CF98D0B43328ED86EAB10EDE3FD">
    <w:name w:val="2DD94CF98D0B43328ED86EAB10EDE3FD"/>
    <w:rsid w:val="00BE0D27"/>
  </w:style>
  <w:style w:type="paragraph" w:customStyle="1" w:styleId="2714795BB4A347248D528500BCB2A8DE">
    <w:name w:val="2714795BB4A347248D528500BCB2A8DE"/>
    <w:rsid w:val="00BE0D27"/>
  </w:style>
  <w:style w:type="paragraph" w:customStyle="1" w:styleId="B4AD9C9851B9482FA71127CAB4013524">
    <w:name w:val="B4AD9C9851B9482FA71127CAB4013524"/>
    <w:rsid w:val="00BE0D27"/>
  </w:style>
  <w:style w:type="paragraph" w:customStyle="1" w:styleId="7FFE63DE73244E96A246FCC0F7BE7580">
    <w:name w:val="7FFE63DE73244E96A246FCC0F7BE7580"/>
    <w:rsid w:val="00BE0D27"/>
  </w:style>
  <w:style w:type="paragraph" w:customStyle="1" w:styleId="ABC51BD0AA8942EC9E98F80709171FDE">
    <w:name w:val="ABC51BD0AA8942EC9E98F80709171FDE"/>
    <w:rsid w:val="00BE0D27"/>
  </w:style>
  <w:style w:type="paragraph" w:customStyle="1" w:styleId="99745E3BBBD14090AE33F620173F21CB">
    <w:name w:val="99745E3BBBD14090AE33F620173F21CB"/>
    <w:rsid w:val="00BE0D27"/>
  </w:style>
  <w:style w:type="paragraph" w:customStyle="1" w:styleId="7295DE5A987643F7AEFC49AD4B07F479">
    <w:name w:val="7295DE5A987643F7AEFC49AD4B07F479"/>
    <w:rsid w:val="00BE0D27"/>
  </w:style>
  <w:style w:type="paragraph" w:customStyle="1" w:styleId="3162D1A834274EF083D080D4889E7EF7">
    <w:name w:val="3162D1A834274EF083D080D4889E7EF7"/>
    <w:rsid w:val="00BE0D27"/>
  </w:style>
  <w:style w:type="paragraph" w:customStyle="1" w:styleId="9243D92C831945468AEE3DE7343EAA77">
    <w:name w:val="9243D92C831945468AEE3DE7343EAA77"/>
    <w:rsid w:val="00BE0D27"/>
  </w:style>
  <w:style w:type="paragraph" w:customStyle="1" w:styleId="1839CD1A5BF44F0C8CDB74AF9C29650F">
    <w:name w:val="1839CD1A5BF44F0C8CDB74AF9C29650F"/>
    <w:rsid w:val="00BE0D27"/>
  </w:style>
  <w:style w:type="paragraph" w:customStyle="1" w:styleId="4842BD3C67D14E7FA6370251165AA5CA">
    <w:name w:val="4842BD3C67D14E7FA6370251165AA5CA"/>
    <w:rsid w:val="00BE0D27"/>
  </w:style>
  <w:style w:type="paragraph" w:customStyle="1" w:styleId="9A261E7E8D1E4F92896CDFE0BE9A1FC4">
    <w:name w:val="9A261E7E8D1E4F92896CDFE0BE9A1FC4"/>
    <w:rsid w:val="00BE0D27"/>
  </w:style>
  <w:style w:type="paragraph" w:customStyle="1" w:styleId="E2DDFAED14D24F0EAFCE62B17F979BDD">
    <w:name w:val="E2DDFAED14D24F0EAFCE62B17F979BDD"/>
    <w:rsid w:val="00BE0D27"/>
  </w:style>
  <w:style w:type="paragraph" w:customStyle="1" w:styleId="57C35CC603EC4F8B95ACE3587A662FF212">
    <w:name w:val="57C35CC603EC4F8B95ACE3587A662FF2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2381F6A049A4F15AC7909BF2B2E435B12">
    <w:name w:val="92381F6A049A4F15AC7909BF2B2E435B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0BD7345BA9C4D4DA47EB1E554AD7A5112">
    <w:name w:val="10BD7345BA9C4D4DA47EB1E554AD7A51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DBA0C8AFEC54FFEBD0D63521046714C12">
    <w:name w:val="0DBA0C8AFEC54FFEBD0D63521046714C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E30C5911E334C95B87041E45041BB5612">
    <w:name w:val="6E30C5911E334C95B87041E45041BB56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1B7E33EEBBC4BCBBCDD94DBC24354B912">
    <w:name w:val="71B7E33EEBBC4BCBBCDD94DBC24354B9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B3A2FF56F1740A5A92C5803AAB578DF12">
    <w:name w:val="9B3A2FF56F1740A5A92C5803AAB578DF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A4FBE6029A94063BD29E81573AC959B12">
    <w:name w:val="4A4FBE6029A94063BD29E81573AC959B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C7D579068514582B72865E73F2CF5FA12">
    <w:name w:val="CC7D579068514582B72865E73F2CF5FA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95D4BF33AFC441D88229EABB9C2649112">
    <w:name w:val="395D4BF33AFC441D88229EABB9C26491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867AD154DFC44389D57E6AA04895A3812">
    <w:name w:val="0867AD154DFC44389D57E6AA04895A38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0B2EA7DE5A247669974012C5182FDBF12">
    <w:name w:val="C0B2EA7DE5A247669974012C5182FDBF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A9FCC68E85841A1ADFA5D118E242A8612">
    <w:name w:val="9A9FCC68E85841A1ADFA5D118E242A86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FF75D59F115421C8DAAB3CE6CDEADE812">
    <w:name w:val="EFF75D59F115421C8DAAB3CE6CDEADE8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5EAEA51307F4FB4B4D6A2554160DB0612">
    <w:name w:val="95EAEA51307F4FB4B4D6A2554160DB06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1D750CA29FE40B2ADB0233BCB3A394812">
    <w:name w:val="11D750CA29FE40B2ADB0233BCB3A3948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FB602EBADDC4C8685E0C0B41A3F880A12">
    <w:name w:val="3FB602EBADDC4C8685E0C0B41A3F880A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37E34D6402442A88942F7ECAF856A3512">
    <w:name w:val="237E34D6402442A88942F7ECAF856A35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81856BFD55D475FA00B03EF8B605C7812">
    <w:name w:val="C81856BFD55D475FA00B03EF8B605C78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DDE2D4DC52D41C09A6E7E88C5324EE012">
    <w:name w:val="FDDE2D4DC52D41C09A6E7E88C5324EE0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1E41647374FDB8F9E5816719BC69312">
    <w:name w:val="4341E41647374FDB8F9E5816719BC693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AB2D98EF7402F942BB4EB7A3911A612">
    <w:name w:val="434AB2D98EF7402F942BB4EB7A3911A6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9CF1A19565D46119C0B80D8B90B200812">
    <w:name w:val="29CF1A19565D46119C0B80D8B90B2008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8F94F40F94F4ABEAB8977D38A09C29D12">
    <w:name w:val="78F94F40F94F4ABEAB8977D38A09C29D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4A44FE78E324E6CAE51EFC45CAF7AD512">
    <w:name w:val="74A44FE78E324E6CAE51EFC45CAF7AD5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C11EAC5DC3E4C3FA499683F80903ABA12">
    <w:name w:val="FC11EAC5DC3E4C3FA499683F80903ABA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48DD2C4EA724D3EB305C825E17E237B9">
    <w:name w:val="F48DD2C4EA724D3EB305C825E17E237B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124CF3E19274E03BEB1029E8681A25E9">
    <w:name w:val="0124CF3E19274E03BEB1029E8681A25E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8856131998949A1B93F93A611CD971E9">
    <w:name w:val="48856131998949A1B93F93A611CD971E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02BC011A88D4F3C82FFCF6242FF6D4D9">
    <w:name w:val="F02BC011A88D4F3C82FFCF6242FF6D4D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732AB65D8C34CE6999541B6A03EB6B59">
    <w:name w:val="E732AB65D8C34CE6999541B6A03EB6B5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EA92C55C0684D25A66AA9299B093E148">
    <w:name w:val="6EA92C55C0684D25A66AA9299B093E14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0989DDDE02746349A133BDD3B9737F28">
    <w:name w:val="C0989DDDE02746349A133BDD3B9737F2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BC8C077878D24C3FBEBDABC5AFC075A08">
    <w:name w:val="BC8C077878D24C3FBEBDABC5AFC075A0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3B7BD12BF4A411CBA35CAFFD9D7B2936">
    <w:name w:val="73B7BD12BF4A411CBA35CAFFD9D7B293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8F44C35E5DF4600BC2FD8741270FF1F8">
    <w:name w:val="38F44C35E5DF4600BC2FD8741270FF1F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B4A5DA3288A48E0BF04E629CD7E02688">
    <w:name w:val="4B4A5DA3288A48E0BF04E629CD7E0268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83B48DA76C94243AE27ED5546F4AB428">
    <w:name w:val="283B48DA76C94243AE27ED5546F4AB428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15FD539DE3C4545AFDE4E1EC09C42534">
    <w:name w:val="315FD539DE3C4545AFDE4E1EC09C4253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4D867A671E34DC791158D2A488ED64D4">
    <w:name w:val="44D867A671E34DC791158D2A488ED64D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D7E73123B7F4269B4F6BB1BAD89EB1D4">
    <w:name w:val="8D7E73123B7F4269B4F6BB1BAD89EB1D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037047CE078457AB90A9713CE727B5A4">
    <w:name w:val="A037047CE078457AB90A9713CE727B5A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5600FD9287D4AD4864AAD3F9920A3AB5">
    <w:name w:val="C5600FD9287D4AD4864AAD3F9920A3AB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614788E348F40E9BD54ED47BF668BAB5">
    <w:name w:val="9614788E348F40E9BD54ED47BF668BAB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5327A43700744B8BC8C5C7FB11F8EB75">
    <w:name w:val="35327A43700744B8BC8C5C7FB11F8EB7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88BA4F761934007AD25DFEADD219C165">
    <w:name w:val="888BA4F761934007AD25DFEADD219C16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A690460734C4D78AE8CFB24DE8A93385">
    <w:name w:val="3A690460734C4D78AE8CFB24DE8A9338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2D6748FFF40411CBE6F192F648DA2EB5">
    <w:name w:val="A2D6748FFF40411CBE6F192F648DA2EB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F859DCF84474FFDB0C28C178E1054385">
    <w:name w:val="7F859DCF84474FFDB0C28C178E105438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1C74A293B4B451285D5BA1293FF2C165">
    <w:name w:val="41C74A293B4B451285D5BA1293FF2C16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24689A18E184C63B99B376E3F08AB975">
    <w:name w:val="524689A18E184C63B99B376E3F08AB97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11B764B3CA64E75A6AF80FC71D4EA525">
    <w:name w:val="311B764B3CA64E75A6AF80FC71D4EA52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B1FF2115CB74595B82E468D651E42D05">
    <w:name w:val="2B1FF2115CB74595B82E468D651E42D0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FA008E06E3245A9936E5515220E6A2C5">
    <w:name w:val="DFA008E06E3245A9936E5515220E6A2C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B64949B50FC409C89143407D0AAFB7C5">
    <w:name w:val="FB64949B50FC409C89143407D0AAFB7C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A08165AFA514A37A610181240653DA44">
    <w:name w:val="FA08165AFA514A37A610181240653DA4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04F95B0A1CA4D6B8B46C62B0FDD7CAF3">
    <w:name w:val="D04F95B0A1CA4D6B8B46C62B0FDD7CAF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1F8C15CBA2248E199D13A3707D1B3AB2">
    <w:name w:val="D1F8C15CBA2248E199D13A3707D1B3AB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0A11CEE0F4D4AF598B82B59E7C262E82">
    <w:name w:val="10A11CEE0F4D4AF598B82B59E7C262E8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0BC7D83BE8C4B82980DDED0C8000AA02">
    <w:name w:val="E0BC7D83BE8C4B82980DDED0C8000AA0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E21B299D8B941BE93BCB1570F2FA9F72">
    <w:name w:val="DE21B299D8B941BE93BCB1570F2FA9F7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5BA5ED5D3DE4C5F97FBC96BDE888E2D2">
    <w:name w:val="D5BA5ED5D3DE4C5F97FBC96BDE888E2D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BBA453A059643C3924F48F23301B1DC2">
    <w:name w:val="5BBA453A059643C3924F48F23301B1DC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B76F05C78D6D4736BD4673674D9F14162">
    <w:name w:val="B76F05C78D6D4736BD4673674D9F1416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EDA341EEC9E49E1B2E83AFFB007C2F92">
    <w:name w:val="4EDA341EEC9E49E1B2E83AFFB007C2F9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9020DCF947945CABE272FF289F815792">
    <w:name w:val="19020DCF947945CABE272FF289F81579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4C72CFF288C4E23A331CBF41F8C21952">
    <w:name w:val="84C72CFF288C4E23A331CBF41F8C2195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33D0A10ADF44FF195C06483D4B3517A2">
    <w:name w:val="533D0A10ADF44FF195C06483D4B3517A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DAA6171C4CC4D57B9EADB74972DF97D2">
    <w:name w:val="FDAA6171C4CC4D57B9EADB74972DF97D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A35EA9F6F0C45C791832309911AA97C2">
    <w:name w:val="CA35EA9F6F0C45C791832309911AA97C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123D029B2D840C78B64BECF9CB4CABA2">
    <w:name w:val="F123D029B2D840C78B64BECF9CB4CABA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3166B06FC824C89A0B60064B3812EBF2">
    <w:name w:val="63166B06FC824C89A0B60064B3812EBF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59062883444481E984C70CD2B9370E22">
    <w:name w:val="459062883444481E984C70CD2B9370E2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94763307BB143519B90793406E3CD772">
    <w:name w:val="294763307BB143519B90793406E3CD77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A92E16660B94CB9896D95CB6E2F313F2">
    <w:name w:val="DA92E16660B94CB9896D95CB6E2F313F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DA9B08AC56148AD8CD016A56A5B8AC32">
    <w:name w:val="9DA9B08AC56148AD8CD016A56A5B8AC3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21E97A68B62487B9F91981685A740D12">
    <w:name w:val="521E97A68B62487B9F91981685A740D1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BE2B2E804F54CBC847368413DB7798A2">
    <w:name w:val="5BE2B2E804F54CBC847368413DB7798A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566332D0BFF4B91A1AA847CF6F43E491">
    <w:name w:val="8566332D0BFF4B91A1AA847CF6F43E49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113AB3E34D64C09A536AAE7ED5807EC1">
    <w:name w:val="3113AB3E34D64C09A536AAE7ED5807EC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E9BA29845BD4788AEB40E1BEF68266A1">
    <w:name w:val="8E9BA29845BD4788AEB40E1BEF68266A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CA90F57D1B348FA9971EB0C19D4EB4C1">
    <w:name w:val="DCA90F57D1B348FA9971EB0C19D4EB4C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A0DCE8EAD114E38B1CE9E4DBEFE12461">
    <w:name w:val="9A0DCE8EAD114E38B1CE9E4DBEFE1246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8EAEAA70A324C7FBBAB5C7268836FEB1">
    <w:name w:val="D8EAEAA70A324C7FBBAB5C7268836FEB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BB38CB9E823A43D8994080DBB83648201">
    <w:name w:val="BB38CB9E823A43D8994080DBB8364820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EF22D5568584F508AB05AF01552D9A51">
    <w:name w:val="5EF22D5568584F508AB05AF01552D9A5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D99E77B4DF04391B88F47C90C4B8C3E1">
    <w:name w:val="AD99E77B4DF04391B88F47C90C4B8C3E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000A8DBD9854B599A1B5F499A6A8E5B1">
    <w:name w:val="A000A8DBD9854B599A1B5F499A6A8E5B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492F50D7E534F0BAE4CC8249E869D9A1">
    <w:name w:val="1492F50D7E534F0BAE4CC8249E869D9A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524F05CB81144918566EDDDB5356FB41">
    <w:name w:val="A524F05CB81144918566EDDDB5356FB4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4FF1E3189BF4145BEEC760B3270DC801">
    <w:name w:val="E4FF1E3189BF4145BEEC760B3270DC80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1FA623AAB6C4230B0B1CB5BE7706CC01">
    <w:name w:val="F1FA623AAB6C4230B0B1CB5BE7706CC0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7F3311E1F5343A28AC28DBC70C29DA71">
    <w:name w:val="37F3311E1F5343A28AC28DBC70C29DA7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2C1DFD2F094463299B46D2A99FCF4D21">
    <w:name w:val="92C1DFD2F094463299B46D2A99FCF4D2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EEE60DCA0B14F2C813F545482F326E61">
    <w:name w:val="FEEE60DCA0B14F2C813F545482F326E6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862CF41A2A34AE49D96E786185402541">
    <w:name w:val="4862CF41A2A34AE49D96E78618540254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6DF6EC4EF7F4D0CA81F83799F2F7BB61">
    <w:name w:val="A6DF6EC4EF7F4D0CA81F83799F2F7BB6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EE5F179921145B9987A3BDB1C46A50E1">
    <w:name w:val="5EE5F179921145B9987A3BDB1C46A50E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BB3DB33BF3EF4A3B8B8E9D59A0EF39FD1">
    <w:name w:val="BB3DB33BF3EF4A3B8B8E9D59A0EF39FD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BF60E5A38E5429DAF37878D5F6ECC1B1">
    <w:name w:val="DBF60E5A38E5429DAF37878D5F6ECC1B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5F67A0F2AA4AD3A6FB3443B8742EFA1">
    <w:name w:val="435F67A0F2AA4AD3A6FB3443B8742EFA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15F71EECE434EE4971D6D7B238EA1301">
    <w:name w:val="D15F71EECE434EE4971D6D7B238EA130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A725B2EDF7141308C8740069E3E430C1">
    <w:name w:val="1A725B2EDF7141308C8740069E3E430C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C4AE4296FEF410FBAB1A1C2157C88531">
    <w:name w:val="9C4AE4296FEF410FBAB1A1C2157C8853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454AC8C007E428C8ECC265F1FD4FEBC1">
    <w:name w:val="D454AC8C007E428C8ECC265F1FD4FEBC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CE2FD19FBC8493BA5ABFB42BD89D9991">
    <w:name w:val="2CE2FD19FBC8493BA5ABFB42BD89D999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AEC5018127246ACBCF39F78327857D01">
    <w:name w:val="4AEC5018127246ACBCF39F78327857D0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36F182BBFFB43A7A0915A7A96F4D24E1">
    <w:name w:val="D36F182BBFFB43A7A0915A7A96F4D24E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D8796B442C44A08A56C49042056236A1">
    <w:name w:val="7D8796B442C44A08A56C49042056236A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2E07368DD0E48B0BD3895C8BE9535AC1">
    <w:name w:val="62E07368DD0E48B0BD3895C8BE9535AC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A1618631B49400BBB15B512A86CC8441">
    <w:name w:val="FA1618631B49400BBB15B512A86CC844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C25E9375E6E42029484A21F8400D9D31">
    <w:name w:val="6C25E9375E6E42029484A21F8400D9D3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94A45998F25413985A9766612EAB2EE1">
    <w:name w:val="094A45998F25413985A9766612EAB2EE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87157B058CF4A318B9B694EA69BB77C1">
    <w:name w:val="287157B058CF4A318B9B694EA69BB77C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942AFE23C45472CA597B8D908D3B30E1">
    <w:name w:val="6942AFE23C45472CA597B8D908D3B30E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F961E3B31A04124837B1A191B0D7A161">
    <w:name w:val="0F961E3B31A04124837B1A191B0D7A16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9854AC576C542A9AB96F1C847EB30B51">
    <w:name w:val="C9854AC576C542A9AB96F1C847EB30B5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A3E734279F74B68955799BFC06F1DA31">
    <w:name w:val="1A3E734279F74B68955799BFC06F1DA3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E17D4F35EFC465C9DD5A195EEEFC8D31">
    <w:name w:val="8E17D4F35EFC465C9DD5A195EEEFC8D3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ACD471FB7FD42CE81F155D0F838BE591">
    <w:name w:val="0ACD471FB7FD42CE81F155D0F838BE59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01876D4602B4EF99BB609C5D58039AB1">
    <w:name w:val="D01876D4602B4EF99BB609C5D58039AB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F6D2143FDAA4781A4EE8E42E236CD0F1">
    <w:name w:val="8F6D2143FDAA4781A4EE8E42E236CD0F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DE13C99AB484C5B95A8F6875ACB4C3D1">
    <w:name w:val="0DE13C99AB484C5B95A8F6875ACB4C3D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4FF5F673B6E43448AA30E678DD24D691">
    <w:name w:val="E4FF5F673B6E43448AA30E678DD24D69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2E73ABA506345C29BF2EE1A651DBE6B1">
    <w:name w:val="42E73ABA506345C29BF2EE1A651DBE6B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B648516EEBA43A78515DD59894ECD051">
    <w:name w:val="DB648516EEBA43A78515DD59894ECD05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C94ADAD7A794AB7BBBDF8D2B036753F1">
    <w:name w:val="9C94ADAD7A794AB7BBBDF8D2B036753F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B1ECBC79E1B4209BB78D8F112420AD81">
    <w:name w:val="6B1ECBC79E1B4209BB78D8F112420AD8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92837887B1A4676B219A98587B8797E1">
    <w:name w:val="792837887B1A4676B219A98587B8797E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8C8470C725240728FADA1700B2D68251">
    <w:name w:val="08C8470C725240728FADA1700B2D6825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8F8CC8613A14DE78AC38BD4FE8302DB1">
    <w:name w:val="E8F8CC8613A14DE78AC38BD4FE8302DB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48049F17F98416AB7845E3FAFC22D4E1">
    <w:name w:val="048049F17F98416AB7845E3FAFC22D4E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F0E5EB49CD24447A124EDC67D393E8A1">
    <w:name w:val="4F0E5EB49CD24447A124EDC67D393E8A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EEA5E98F3CD45D291C06542E2ADB9A41">
    <w:name w:val="AEEA5E98F3CD45D291C06542E2ADB9A4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763146FCF924F2B93DE2A290AD002801">
    <w:name w:val="3763146FCF924F2B93DE2A290AD00280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D107C04175E48FBAE6CA6D6FED226571">
    <w:name w:val="CD107C04175E48FBAE6CA6D6FED22657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A6E1A74A2B04F73938817DCF3CC79131">
    <w:name w:val="EA6E1A74A2B04F73938817DCF3CC7913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DD94CF98D0B43328ED86EAB10EDE3FD1">
    <w:name w:val="2DD94CF98D0B43328ED86EAB10EDE3FD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714795BB4A347248D528500BCB2A8DE1">
    <w:name w:val="2714795BB4A347248D528500BCB2A8DE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B4AD9C9851B9482FA71127CAB40135241">
    <w:name w:val="B4AD9C9851B9482FA71127CAB4013524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FFE63DE73244E96A246FCC0F7BE75801">
    <w:name w:val="7FFE63DE73244E96A246FCC0F7BE7580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BC51BD0AA8942EC9E98F80709171FDE1">
    <w:name w:val="ABC51BD0AA8942EC9E98F80709171FDE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9745E3BBBD14090AE33F620173F21CB1">
    <w:name w:val="99745E3BBBD14090AE33F620173F21CB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295DE5A987643F7AEFC49AD4B07F4791">
    <w:name w:val="7295DE5A987643F7AEFC49AD4B07F479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162D1A834274EF083D080D4889E7EF71">
    <w:name w:val="3162D1A834274EF083D080D4889E7EF7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243D92C831945468AEE3DE7343EAA771">
    <w:name w:val="9243D92C831945468AEE3DE7343EAA77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842BD3C67D14E7FA6370251165AA5CA1">
    <w:name w:val="4842BD3C67D14E7FA6370251165AA5CA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A261E7E8D1E4F92896CDFE0BE9A1FC41">
    <w:name w:val="9A261E7E8D1E4F92896CDFE0BE9A1FC4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2DDFAED14D24F0EAFCE62B17F979BDD1">
    <w:name w:val="E2DDFAED14D24F0EAFCE62B17F979BDD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A9DE97D0C00484A9A8ED1FA6D2169FC">
    <w:name w:val="7A9DE97D0C00484A9A8ED1FA6D2169FC"/>
    <w:rsid w:val="00BE0D27"/>
  </w:style>
  <w:style w:type="paragraph" w:customStyle="1" w:styleId="40756D270FF44163B24E14A65F298250">
    <w:name w:val="40756D270FF44163B24E14A65F298250"/>
    <w:rsid w:val="00BE0D27"/>
  </w:style>
  <w:style w:type="paragraph" w:customStyle="1" w:styleId="6535CA17CAB34C388AEDD4857C8B2E08">
    <w:name w:val="6535CA17CAB34C388AEDD4857C8B2E08"/>
    <w:rsid w:val="00BE0D27"/>
  </w:style>
  <w:style w:type="paragraph" w:customStyle="1" w:styleId="3207BD2A29974B24BF1FCFD54E0449D6">
    <w:name w:val="3207BD2A29974B24BF1FCFD54E0449D6"/>
    <w:rsid w:val="00BE0D27"/>
  </w:style>
  <w:style w:type="paragraph" w:customStyle="1" w:styleId="93CD330CEBEF430081BBBD2771CDB856">
    <w:name w:val="93CD330CEBEF430081BBBD2771CDB856"/>
    <w:rsid w:val="00BE0D27"/>
  </w:style>
  <w:style w:type="paragraph" w:customStyle="1" w:styleId="8FC1B4D3BD7A4EF6BE0BEEE9549644D3">
    <w:name w:val="8FC1B4D3BD7A4EF6BE0BEEE9549644D3"/>
    <w:rsid w:val="00BE0D27"/>
  </w:style>
  <w:style w:type="paragraph" w:customStyle="1" w:styleId="27E7543E05D64A9BA3FEF77A0258F8D4">
    <w:name w:val="27E7543E05D64A9BA3FEF77A0258F8D4"/>
    <w:rsid w:val="00BE0D27"/>
  </w:style>
  <w:style w:type="paragraph" w:customStyle="1" w:styleId="9F666C6B366746CABF55A6E9EAD3276C">
    <w:name w:val="9F666C6B366746CABF55A6E9EAD3276C"/>
    <w:rsid w:val="00BE0D27"/>
  </w:style>
  <w:style w:type="paragraph" w:customStyle="1" w:styleId="7EA1DE417F9947A4B9056B4F67F2DAAF">
    <w:name w:val="7EA1DE417F9947A4B9056B4F67F2DAAF"/>
    <w:rsid w:val="00BE0D27"/>
  </w:style>
  <w:style w:type="paragraph" w:customStyle="1" w:styleId="011936683B82421A8E5F1579BEE7BC62">
    <w:name w:val="011936683B82421A8E5F1579BEE7BC62"/>
    <w:rsid w:val="00BE0D27"/>
  </w:style>
  <w:style w:type="paragraph" w:customStyle="1" w:styleId="2B49E4958F76433EBEBD2FF9A4B54E45">
    <w:name w:val="2B49E4958F76433EBEBD2FF9A4B54E45"/>
    <w:rsid w:val="00BE0D27"/>
  </w:style>
  <w:style w:type="paragraph" w:customStyle="1" w:styleId="876FDEE1DE3F49B9B74D696AAEAC175C">
    <w:name w:val="876FDEE1DE3F49B9B74D696AAEAC175C"/>
    <w:rsid w:val="00BE0D27"/>
  </w:style>
  <w:style w:type="paragraph" w:customStyle="1" w:styleId="57EDC01D151042979448C32178E9A4E8">
    <w:name w:val="57EDC01D151042979448C32178E9A4E8"/>
    <w:rsid w:val="00BE0D27"/>
  </w:style>
  <w:style w:type="paragraph" w:customStyle="1" w:styleId="2B1EFCEE01DC4B9FA2DE306D2EAEE23E">
    <w:name w:val="2B1EFCEE01DC4B9FA2DE306D2EAEE23E"/>
    <w:rsid w:val="00BE0D27"/>
  </w:style>
  <w:style w:type="paragraph" w:customStyle="1" w:styleId="FB60484E8B194385946838A3675F5FA5">
    <w:name w:val="FB60484E8B194385946838A3675F5FA5"/>
    <w:rsid w:val="00BE0D27"/>
  </w:style>
  <w:style w:type="paragraph" w:customStyle="1" w:styleId="57C35CC603EC4F8B95ACE3587A662FF213">
    <w:name w:val="57C35CC603EC4F8B95ACE3587A662FF2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2381F6A049A4F15AC7909BF2B2E435B13">
    <w:name w:val="92381F6A049A4F15AC7909BF2B2E435B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0BD7345BA9C4D4DA47EB1E554AD7A5113">
    <w:name w:val="10BD7345BA9C4D4DA47EB1E554AD7A51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DBA0C8AFEC54FFEBD0D63521046714C13">
    <w:name w:val="0DBA0C8AFEC54FFEBD0D63521046714C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E30C5911E334C95B87041E45041BB5613">
    <w:name w:val="6E30C5911E334C95B87041E45041BB56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1B7E33EEBBC4BCBBCDD94DBC24354B913">
    <w:name w:val="71B7E33EEBBC4BCBBCDD94DBC24354B9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B3A2FF56F1740A5A92C5803AAB578DF13">
    <w:name w:val="9B3A2FF56F1740A5A92C5803AAB578DF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A4FBE6029A94063BD29E81573AC959B13">
    <w:name w:val="4A4FBE6029A94063BD29E81573AC959B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C7D579068514582B72865E73F2CF5FA13">
    <w:name w:val="CC7D579068514582B72865E73F2CF5FA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95D4BF33AFC441D88229EABB9C2649113">
    <w:name w:val="395D4BF33AFC441D88229EABB9C26491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867AD154DFC44389D57E6AA04895A3813">
    <w:name w:val="0867AD154DFC44389D57E6AA04895A38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0B2EA7DE5A247669974012C5182FDBF13">
    <w:name w:val="C0B2EA7DE5A247669974012C5182FDBF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A9FCC68E85841A1ADFA5D118E242A8613">
    <w:name w:val="9A9FCC68E85841A1ADFA5D118E242A86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FF75D59F115421C8DAAB3CE6CDEADE813">
    <w:name w:val="EFF75D59F115421C8DAAB3CE6CDEADE8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5EAEA51307F4FB4B4D6A2554160DB0613">
    <w:name w:val="95EAEA51307F4FB4B4D6A2554160DB06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1D750CA29FE40B2ADB0233BCB3A394813">
    <w:name w:val="11D750CA29FE40B2ADB0233BCB3A3948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FB602EBADDC4C8685E0C0B41A3F880A13">
    <w:name w:val="3FB602EBADDC4C8685E0C0B41A3F880A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37E34D6402442A88942F7ECAF856A3513">
    <w:name w:val="237E34D6402442A88942F7ECAF856A35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81856BFD55D475FA00B03EF8B605C7813">
    <w:name w:val="C81856BFD55D475FA00B03EF8B605C78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DDE2D4DC52D41C09A6E7E88C5324EE013">
    <w:name w:val="FDDE2D4DC52D41C09A6E7E88C5324EE0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1E41647374FDB8F9E5816719BC69313">
    <w:name w:val="4341E41647374FDB8F9E5816719BC693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4AB2D98EF7402F942BB4EB7A3911A613">
    <w:name w:val="434AB2D98EF7402F942BB4EB7A3911A6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9CF1A19565D46119C0B80D8B90B200813">
    <w:name w:val="29CF1A19565D46119C0B80D8B90B2008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8F94F40F94F4ABEAB8977D38A09C29D13">
    <w:name w:val="78F94F40F94F4ABEAB8977D38A09C29D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4A44FE78E324E6CAE51EFC45CAF7AD513">
    <w:name w:val="74A44FE78E324E6CAE51EFC45CAF7AD5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C11EAC5DC3E4C3FA499683F80903ABA13">
    <w:name w:val="FC11EAC5DC3E4C3FA499683F80903ABA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48DD2C4EA724D3EB305C825E17E237B10">
    <w:name w:val="F48DD2C4EA724D3EB305C825E17E237B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124CF3E19274E03BEB1029E8681A25E10">
    <w:name w:val="0124CF3E19274E03BEB1029E8681A25E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8856131998949A1B93F93A611CD971E10">
    <w:name w:val="48856131998949A1B93F93A611CD971E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02BC011A88D4F3C82FFCF6242FF6D4D10">
    <w:name w:val="F02BC011A88D4F3C82FFCF6242FF6D4D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732AB65D8C34CE6999541B6A03EB6B510">
    <w:name w:val="E732AB65D8C34CE6999541B6A03EB6B510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EA92C55C0684D25A66AA9299B093E149">
    <w:name w:val="6EA92C55C0684D25A66AA9299B093E14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0989DDDE02746349A133BDD3B9737F29">
    <w:name w:val="C0989DDDE02746349A133BDD3B9737F2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BC8C077878D24C3FBEBDABC5AFC075A09">
    <w:name w:val="BC8C077878D24C3FBEBDABC5AFC075A0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3B7BD12BF4A411CBA35CAFFD9D7B2937">
    <w:name w:val="73B7BD12BF4A411CBA35CAFFD9D7B2937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8F44C35E5DF4600BC2FD8741270FF1F9">
    <w:name w:val="38F44C35E5DF4600BC2FD8741270FF1F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B4A5DA3288A48E0BF04E629CD7E02689">
    <w:name w:val="4B4A5DA3288A48E0BF04E629CD7E0268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83B48DA76C94243AE27ED5546F4AB429">
    <w:name w:val="283B48DA76C94243AE27ED5546F4AB429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15FD539DE3C4545AFDE4E1EC09C42535">
    <w:name w:val="315FD539DE3C4545AFDE4E1EC09C4253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4D867A671E34DC791158D2A488ED64D5">
    <w:name w:val="44D867A671E34DC791158D2A488ED64D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D7E73123B7F4269B4F6BB1BAD89EB1D5">
    <w:name w:val="8D7E73123B7F4269B4F6BB1BAD89EB1D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037047CE078457AB90A9713CE727B5A5">
    <w:name w:val="A037047CE078457AB90A9713CE727B5A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5600FD9287D4AD4864AAD3F9920A3AB6">
    <w:name w:val="C5600FD9287D4AD4864AAD3F9920A3AB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614788E348F40E9BD54ED47BF668BAB6">
    <w:name w:val="9614788E348F40E9BD54ED47BF668BAB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5327A43700744B8BC8C5C7FB11F8EB76">
    <w:name w:val="35327A43700744B8BC8C5C7FB11F8EB7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88BA4F761934007AD25DFEADD219C166">
    <w:name w:val="888BA4F761934007AD25DFEADD219C16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A690460734C4D78AE8CFB24DE8A93386">
    <w:name w:val="3A690460734C4D78AE8CFB24DE8A9338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2D6748FFF40411CBE6F192F648DA2EB6">
    <w:name w:val="A2D6748FFF40411CBE6F192F648DA2EB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F859DCF84474FFDB0C28C178E1054386">
    <w:name w:val="7F859DCF84474FFDB0C28C178E105438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1C74A293B4B451285D5BA1293FF2C166">
    <w:name w:val="41C74A293B4B451285D5BA1293FF2C16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24689A18E184C63B99B376E3F08AB976">
    <w:name w:val="524689A18E184C63B99B376E3F08AB97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11B764B3CA64E75A6AF80FC71D4EA526">
    <w:name w:val="311B764B3CA64E75A6AF80FC71D4EA52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B1FF2115CB74595B82E468D651E42D06">
    <w:name w:val="2B1FF2115CB74595B82E468D651E42D0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FA008E06E3245A9936E5515220E6A2C6">
    <w:name w:val="DFA008E06E3245A9936E5515220E6A2C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B64949B50FC409C89143407D0AAFB7C6">
    <w:name w:val="FB64949B50FC409C89143407D0AAFB7C6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A08165AFA514A37A610181240653DA45">
    <w:name w:val="FA08165AFA514A37A610181240653DA4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04F95B0A1CA4D6B8B46C62B0FDD7CAF4">
    <w:name w:val="D04F95B0A1CA4D6B8B46C62B0FDD7CAF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1F8C15CBA2248E199D13A3707D1B3AB3">
    <w:name w:val="D1F8C15CBA2248E199D13A3707D1B3AB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0A11CEE0F4D4AF598B82B59E7C262E83">
    <w:name w:val="10A11CEE0F4D4AF598B82B59E7C262E8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0BC7D83BE8C4B82980DDED0C8000AA03">
    <w:name w:val="E0BC7D83BE8C4B82980DDED0C8000AA0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E21B299D8B941BE93BCB1570F2FA9F73">
    <w:name w:val="DE21B299D8B941BE93BCB1570F2FA9F7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5BA5ED5D3DE4C5F97FBC96BDE888E2D3">
    <w:name w:val="D5BA5ED5D3DE4C5F97FBC96BDE888E2D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BBA453A059643C3924F48F23301B1DC3">
    <w:name w:val="5BBA453A059643C3924F48F23301B1DC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B76F05C78D6D4736BD4673674D9F14163">
    <w:name w:val="B76F05C78D6D4736BD4673674D9F1416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EDA341EEC9E49E1B2E83AFFB007C2F93">
    <w:name w:val="4EDA341EEC9E49E1B2E83AFFB007C2F9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9020DCF947945CABE272FF289F815793">
    <w:name w:val="19020DCF947945CABE272FF289F81579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4C72CFF288C4E23A331CBF41F8C21953">
    <w:name w:val="84C72CFF288C4E23A331CBF41F8C2195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33D0A10ADF44FF195C06483D4B3517A3">
    <w:name w:val="533D0A10ADF44FF195C06483D4B3517A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DAA6171C4CC4D57B9EADB74972DF97D3">
    <w:name w:val="FDAA6171C4CC4D57B9EADB74972DF97D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A35EA9F6F0C45C791832309911AA97C3">
    <w:name w:val="CA35EA9F6F0C45C791832309911AA97C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123D029B2D840C78B64BECF9CB4CABA3">
    <w:name w:val="F123D029B2D840C78B64BECF9CB4CABA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3166B06FC824C89A0B60064B3812EBF3">
    <w:name w:val="63166B06FC824C89A0B60064B3812EBF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59062883444481E984C70CD2B9370E23">
    <w:name w:val="459062883444481E984C70CD2B9370E2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94763307BB143519B90793406E3CD773">
    <w:name w:val="294763307BB143519B90793406E3CD77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A92E16660B94CB9896D95CB6E2F313F3">
    <w:name w:val="DA92E16660B94CB9896D95CB6E2F313F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DA9B08AC56148AD8CD016A56A5B8AC33">
    <w:name w:val="9DA9B08AC56148AD8CD016A56A5B8AC3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21E97A68B62487B9F91981685A740D13">
    <w:name w:val="521E97A68B62487B9F91981685A740D1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BE2B2E804F54CBC847368413DB7798A3">
    <w:name w:val="5BE2B2E804F54CBC847368413DB7798A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566332D0BFF4B91A1AA847CF6F43E492">
    <w:name w:val="8566332D0BFF4B91A1AA847CF6F43E49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113AB3E34D64C09A536AAE7ED5807EC2">
    <w:name w:val="3113AB3E34D64C09A536AAE7ED5807EC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E9BA29845BD4788AEB40E1BEF68266A2">
    <w:name w:val="8E9BA29845BD4788AEB40E1BEF68266A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CA90F57D1B348FA9971EB0C19D4EB4C2">
    <w:name w:val="DCA90F57D1B348FA9971EB0C19D4EB4C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A0DCE8EAD114E38B1CE9E4DBEFE12462">
    <w:name w:val="9A0DCE8EAD114E38B1CE9E4DBEFE1246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8EAEAA70A324C7FBBAB5C7268836FEB2">
    <w:name w:val="D8EAEAA70A324C7FBBAB5C7268836FEB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BB38CB9E823A43D8994080DBB83648202">
    <w:name w:val="BB38CB9E823A43D8994080DBB8364820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EF22D5568584F508AB05AF01552D9A52">
    <w:name w:val="5EF22D5568584F508AB05AF01552D9A5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D99E77B4DF04391B88F47C90C4B8C3E2">
    <w:name w:val="AD99E77B4DF04391B88F47C90C4B8C3E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000A8DBD9854B599A1B5F499A6A8E5B2">
    <w:name w:val="A000A8DBD9854B599A1B5F499A6A8E5B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492F50D7E534F0BAE4CC8249E869D9A2">
    <w:name w:val="1492F50D7E534F0BAE4CC8249E869D9A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524F05CB81144918566EDDDB5356FB42">
    <w:name w:val="A524F05CB81144918566EDDDB5356FB4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4FF1E3189BF4145BEEC760B3270DC802">
    <w:name w:val="E4FF1E3189BF4145BEEC760B3270DC80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1FA623AAB6C4230B0B1CB5BE7706CC02">
    <w:name w:val="F1FA623AAB6C4230B0B1CB5BE7706CC0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7F3311E1F5343A28AC28DBC70C29DA72">
    <w:name w:val="37F3311E1F5343A28AC28DBC70C29DA7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2C1DFD2F094463299B46D2A99FCF4D22">
    <w:name w:val="92C1DFD2F094463299B46D2A99FCF4D2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EEE60DCA0B14F2C813F545482F326E62">
    <w:name w:val="FEEE60DCA0B14F2C813F545482F326E6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862CF41A2A34AE49D96E786185402542">
    <w:name w:val="4862CF41A2A34AE49D96E78618540254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6DF6EC4EF7F4D0CA81F83799F2F7BB62">
    <w:name w:val="A6DF6EC4EF7F4D0CA81F83799F2F7BB6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EE5F179921145B9987A3BDB1C46A50E2">
    <w:name w:val="5EE5F179921145B9987A3BDB1C46A50E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BB3DB33BF3EF4A3B8B8E9D59A0EF39FD2">
    <w:name w:val="BB3DB33BF3EF4A3B8B8E9D59A0EF39FD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BF60E5A38E5429DAF37878D5F6ECC1B2">
    <w:name w:val="DBF60E5A38E5429DAF37878D5F6ECC1B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35F67A0F2AA4AD3A6FB3443B8742EFA2">
    <w:name w:val="435F67A0F2AA4AD3A6FB3443B8742EFA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15F71EECE434EE4971D6D7B238EA1302">
    <w:name w:val="D15F71EECE434EE4971D6D7B238EA130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A725B2EDF7141308C8740069E3E430C2">
    <w:name w:val="1A725B2EDF7141308C8740069E3E430C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C4AE4296FEF410FBAB1A1C2157C88532">
    <w:name w:val="9C4AE4296FEF410FBAB1A1C2157C8853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454AC8C007E428C8ECC265F1FD4FEBC2">
    <w:name w:val="D454AC8C007E428C8ECC265F1FD4FEBC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CE2FD19FBC8493BA5ABFB42BD89D9992">
    <w:name w:val="2CE2FD19FBC8493BA5ABFB42BD89D999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AEC5018127246ACBCF39F78327857D02">
    <w:name w:val="4AEC5018127246ACBCF39F78327857D0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36F182BBFFB43A7A0915A7A96F4D24E2">
    <w:name w:val="D36F182BBFFB43A7A0915A7A96F4D24E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D8796B442C44A08A56C49042056236A2">
    <w:name w:val="7D8796B442C44A08A56C49042056236A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2E07368DD0E48B0BD3895C8BE9535AC2">
    <w:name w:val="62E07368DD0E48B0BD3895C8BE9535AC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A1618631B49400BBB15B512A86CC8442">
    <w:name w:val="FA1618631B49400BBB15B512A86CC844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C25E9375E6E42029484A21F8400D9D32">
    <w:name w:val="6C25E9375E6E42029484A21F8400D9D3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94A45998F25413985A9766612EAB2EE2">
    <w:name w:val="094A45998F25413985A9766612EAB2EE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87157B058CF4A318B9B694EA69BB77C2">
    <w:name w:val="287157B058CF4A318B9B694EA69BB77C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942AFE23C45472CA597B8D908D3B30E2">
    <w:name w:val="6942AFE23C45472CA597B8D908D3B30E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F961E3B31A04124837B1A191B0D7A162">
    <w:name w:val="0F961E3B31A04124837B1A191B0D7A16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9854AC576C542A9AB96F1C847EB30B52">
    <w:name w:val="C9854AC576C542A9AB96F1C847EB30B5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A3E734279F74B68955799BFC06F1DA32">
    <w:name w:val="1A3E734279F74B68955799BFC06F1DA3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E17D4F35EFC465C9DD5A195EEEFC8D32">
    <w:name w:val="8E17D4F35EFC465C9DD5A195EEEFC8D3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ACD471FB7FD42CE81F155D0F838BE592">
    <w:name w:val="0ACD471FB7FD42CE81F155D0F838BE59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01876D4602B4EF99BB609C5D58039AB2">
    <w:name w:val="D01876D4602B4EF99BB609C5D58039AB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F6D2143FDAA4781A4EE8E42E236CD0F2">
    <w:name w:val="8F6D2143FDAA4781A4EE8E42E236CD0F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DE13C99AB484C5B95A8F6875ACB4C3D2">
    <w:name w:val="0DE13C99AB484C5B95A8F6875ACB4C3D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4FF5F673B6E43448AA30E678DD24D692">
    <w:name w:val="E4FF5F673B6E43448AA30E678DD24D69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2E73ABA506345C29BF2EE1A651DBE6B2">
    <w:name w:val="42E73ABA506345C29BF2EE1A651DBE6B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B648516EEBA43A78515DD59894ECD052">
    <w:name w:val="DB648516EEBA43A78515DD59894ECD05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C94ADAD7A794AB7BBBDF8D2B036753F2">
    <w:name w:val="9C94ADAD7A794AB7BBBDF8D2B036753F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B1ECBC79E1B4209BB78D8F112420AD82">
    <w:name w:val="6B1ECBC79E1B4209BB78D8F112420AD8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92837887B1A4676B219A98587B8797E2">
    <w:name w:val="792837887B1A4676B219A98587B8797E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8C8470C725240728FADA1700B2D68252">
    <w:name w:val="08C8470C725240728FADA1700B2D6825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8F8CC8613A14DE78AC38BD4FE8302DB2">
    <w:name w:val="E8F8CC8613A14DE78AC38BD4FE8302DB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48049F17F98416AB7845E3FAFC22D4E2">
    <w:name w:val="048049F17F98416AB7845E3FAFC22D4E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F0E5EB49CD24447A124EDC67D393E8A2">
    <w:name w:val="4F0E5EB49CD24447A124EDC67D393E8A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EEA5E98F3CD45D291C06542E2ADB9A42">
    <w:name w:val="AEEA5E98F3CD45D291C06542E2ADB9A4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763146FCF924F2B93DE2A290AD002802">
    <w:name w:val="3763146FCF924F2B93DE2A290AD00280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D107C04175E48FBAE6CA6D6FED226572">
    <w:name w:val="CD107C04175E48FBAE6CA6D6FED22657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A6E1A74A2B04F73938817DCF3CC79132">
    <w:name w:val="EA6E1A74A2B04F73938817DCF3CC7913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DD94CF98D0B43328ED86EAB10EDE3FD2">
    <w:name w:val="2DD94CF98D0B43328ED86EAB10EDE3FD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714795BB4A347248D528500BCB2A8DE2">
    <w:name w:val="2714795BB4A347248D528500BCB2A8DE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B4AD9C9851B9482FA71127CAB40135242">
    <w:name w:val="B4AD9C9851B9482FA71127CAB4013524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FFE63DE73244E96A246FCC0F7BE75802">
    <w:name w:val="7FFE63DE73244E96A246FCC0F7BE7580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BC51BD0AA8942EC9E98F80709171FDE2">
    <w:name w:val="ABC51BD0AA8942EC9E98F80709171FDE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9745E3BBBD14090AE33F620173F21CB2">
    <w:name w:val="99745E3BBBD14090AE33F620173F21CB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295DE5A987643F7AEFC49AD4B07F4792">
    <w:name w:val="7295DE5A987643F7AEFC49AD4B07F479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162D1A834274EF083D080D4889E7EF72">
    <w:name w:val="3162D1A834274EF083D080D4889E7EF7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7EDC01D151042979448C32178E9A4E81">
    <w:name w:val="57EDC01D151042979448C32178E9A4E8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842BD3C67D14E7FA6370251165AA5CA2">
    <w:name w:val="4842BD3C67D14E7FA6370251165AA5CA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A261E7E8D1E4F92896CDFE0BE9A1FC42">
    <w:name w:val="9A261E7E8D1E4F92896CDFE0BE9A1FC4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2DDFAED14D24F0EAFCE62B17F979BDD2">
    <w:name w:val="E2DDFAED14D24F0EAFCE62B17F979BDD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A9DE97D0C00484A9A8ED1FA6D2169FC1">
    <w:name w:val="7A9DE97D0C00484A9A8ED1FA6D2169FC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0756D270FF44163B24E14A65F2982501">
    <w:name w:val="40756D270FF44163B24E14A65F298250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535CA17CAB34C388AEDD4857C8B2E081">
    <w:name w:val="6535CA17CAB34C388AEDD4857C8B2E08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207BD2A29974B24BF1FCFD54E0449D61">
    <w:name w:val="3207BD2A29974B24BF1FCFD54E0449D6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3CD330CEBEF430081BBBD2771CDB8561">
    <w:name w:val="93CD330CEBEF430081BBBD2771CDB856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FC1B4D3BD7A4EF6BE0BEEE9549644D31">
    <w:name w:val="8FC1B4D3BD7A4EF6BE0BEEE9549644D3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7E7543E05D64A9BA3FEF77A0258F8D41">
    <w:name w:val="27E7543E05D64A9BA3FEF77A0258F8D4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F666C6B366746CABF55A6E9EAD3276C1">
    <w:name w:val="9F666C6B366746CABF55A6E9EAD3276C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EA1DE417F9947A4B9056B4F67F2DAAF1">
    <w:name w:val="7EA1DE417F9947A4B9056B4F67F2DAAF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11936683B82421A8E5F1579BEE7BC621">
    <w:name w:val="011936683B82421A8E5F1579BEE7BC62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B49E4958F76433EBEBD2FF9A4B54E451">
    <w:name w:val="2B49E4958F76433EBEBD2FF9A4B54E45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876FDEE1DE3F49B9B74D696AAEAC175C1">
    <w:name w:val="876FDEE1DE3F49B9B74D696AAEAC175C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B1EFCEE01DC4B9FA2DE306D2EAEE23E1">
    <w:name w:val="2B1EFCEE01DC4B9FA2DE306D2EAEE23E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B60484E8B194385946838A3675F5FA51">
    <w:name w:val="FB60484E8B194385946838A3675F5FA5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758DFABBE5A475EA7DF967BF114C3E8">
    <w:name w:val="4758DFABBE5A475EA7DF967BF114C3E8"/>
    <w:rsid w:val="00BE0D27"/>
  </w:style>
  <w:style w:type="paragraph" w:customStyle="1" w:styleId="9AF2CBC96A5D45F4B9B2996AD990BBAA">
    <w:name w:val="9AF2CBC96A5D45F4B9B2996AD990BBAA"/>
    <w:rsid w:val="00BE0D27"/>
  </w:style>
  <w:style w:type="paragraph" w:customStyle="1" w:styleId="5F2CC72E80C94E8A90737A0DD66B9C39">
    <w:name w:val="5F2CC72E80C94E8A90737A0DD66B9C39"/>
    <w:rsid w:val="00BE0D27"/>
  </w:style>
  <w:style w:type="paragraph" w:customStyle="1" w:styleId="BDC136EAC4494AECA273F84337B12800">
    <w:name w:val="BDC136EAC4494AECA273F84337B12800"/>
    <w:rsid w:val="00BE0D27"/>
  </w:style>
  <w:style w:type="paragraph" w:customStyle="1" w:styleId="D6944F3495A640A99A2C3FE31DE9E6D3">
    <w:name w:val="D6944F3495A640A99A2C3FE31DE9E6D3"/>
    <w:rsid w:val="00BE0D27"/>
  </w:style>
  <w:style w:type="paragraph" w:customStyle="1" w:styleId="83FB3CB168374CADA74F6C47CC66245F">
    <w:name w:val="83FB3CB168374CADA74F6C47CC66245F"/>
    <w:rsid w:val="00BE0D27"/>
  </w:style>
  <w:style w:type="paragraph" w:customStyle="1" w:styleId="578FABC0DC9C40EA9866F61EBBDDA51C">
    <w:name w:val="578FABC0DC9C40EA9866F61EBBDDA51C"/>
    <w:rsid w:val="00BE0D27"/>
  </w:style>
  <w:style w:type="paragraph" w:customStyle="1" w:styleId="6C2FE83BC5294B5B999C1742F0F0DD27">
    <w:name w:val="6C2FE83BC5294B5B999C1742F0F0DD27"/>
    <w:rsid w:val="00BE0D27"/>
  </w:style>
  <w:style w:type="paragraph" w:customStyle="1" w:styleId="57C35CC603EC4F8B95ACE3587A662FF214">
    <w:name w:val="57C35CC603EC4F8B95ACE3587A662FF21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2381F6A049A4F15AC7909BF2B2E435B14">
    <w:name w:val="92381F6A049A4F15AC7909BF2B2E435B1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10BD7345BA9C4D4DA47EB1E554AD7A5114">
    <w:name w:val="10BD7345BA9C4D4DA47EB1E554AD7A511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DBA0C8AFEC54FFEBD0D63521046714C14">
    <w:name w:val="0DBA0C8AFEC54FFEBD0D63521046714C1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E30C5911E334C95B87041E45041BB5614">
    <w:name w:val="6E30C5911E334C95B87041E45041BB561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71B7E33EEBBC4BCBBCDD94DBC24354B914">
    <w:name w:val="71B7E33EEBBC4BCBBCDD94DBC24354B91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B3A2FF56F1740A5A92C5803AAB578DF14">
    <w:name w:val="9B3A2FF56F1740A5A92C5803AAB578DF1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4A4FBE6029A94063BD29E81573AC959B14">
    <w:name w:val="4A4FBE6029A94063BD29E81573AC959B1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C7D579068514582B72865E73F2CF5FA14">
    <w:name w:val="CC7D579068514582B72865E73F2CF5FA1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95D4BF33AFC441D88229EABB9C2649114">
    <w:name w:val="395D4BF33AFC441D88229EABB9C264911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F2B66DA0CB34D7E953901264F7CB9EF">
    <w:name w:val="2F2B66DA0CB34D7E953901264F7CB9EF"/>
    <w:rsid w:val="00BE0D27"/>
  </w:style>
  <w:style w:type="paragraph" w:customStyle="1" w:styleId="DE844F6BACF14E85BF1D74DEFA8A8FB5">
    <w:name w:val="DE844F6BACF14E85BF1D74DEFA8A8FB5"/>
    <w:rsid w:val="00BE0D27"/>
  </w:style>
  <w:style w:type="paragraph" w:customStyle="1" w:styleId="3E01985A4E884B50B39BAF7E99D77198">
    <w:name w:val="3E01985A4E884B50B39BAF7E99D77198"/>
    <w:rsid w:val="00BE0D27"/>
  </w:style>
  <w:style w:type="paragraph" w:customStyle="1" w:styleId="1EC046A973C9435486F75781BD2F55DA">
    <w:name w:val="1EC046A973C9435486F75781BD2F55DA"/>
    <w:rsid w:val="00BE0D27"/>
  </w:style>
  <w:style w:type="paragraph" w:customStyle="1" w:styleId="275D6972645D46EA9EB66963BACF73FC">
    <w:name w:val="275D6972645D46EA9EB66963BACF73FC"/>
    <w:rsid w:val="00BE0D27"/>
  </w:style>
  <w:style w:type="paragraph" w:customStyle="1" w:styleId="8B09D8553644452BA0569415EBE3563D">
    <w:name w:val="8B09D8553644452BA0569415EBE3563D"/>
    <w:rsid w:val="00BE0D27"/>
  </w:style>
  <w:style w:type="paragraph" w:customStyle="1" w:styleId="D23F4900940243A387AC07823B6BC442">
    <w:name w:val="D23F4900940243A387AC07823B6BC442"/>
    <w:rsid w:val="00BE0D27"/>
  </w:style>
  <w:style w:type="paragraph" w:customStyle="1" w:styleId="2082BA734CC242A48B70BD31F1716A05">
    <w:name w:val="2082BA734CC242A48B70BD31F1716A05"/>
    <w:rsid w:val="00BE0D27"/>
  </w:style>
  <w:style w:type="paragraph" w:customStyle="1" w:styleId="64AD304993AD4F39995E446D8D264DBB">
    <w:name w:val="64AD304993AD4F39995E446D8D264DBB"/>
    <w:rsid w:val="00BE0D27"/>
  </w:style>
  <w:style w:type="paragraph" w:customStyle="1" w:styleId="16DB137D967C413EBAFFEFF4EB5AD49D">
    <w:name w:val="16DB137D967C413EBAFFEFF4EB5AD49D"/>
    <w:rsid w:val="00BE0D27"/>
  </w:style>
  <w:style w:type="paragraph" w:customStyle="1" w:styleId="994DB89DEBB34310A224120D9B05EF63">
    <w:name w:val="994DB89DEBB34310A224120D9B05EF63"/>
    <w:rsid w:val="00BE0D27"/>
  </w:style>
  <w:style w:type="paragraph" w:customStyle="1" w:styleId="01FFF3C27F934994919B71E34D99A9C2">
    <w:name w:val="01FFF3C27F934994919B71E34D99A9C2"/>
    <w:rsid w:val="00BE0D27"/>
  </w:style>
  <w:style w:type="paragraph" w:customStyle="1" w:styleId="FFC0D109112940D789676403A567BAB1">
    <w:name w:val="FFC0D109112940D789676403A567BAB1"/>
    <w:rsid w:val="00BE0D27"/>
  </w:style>
  <w:style w:type="paragraph" w:customStyle="1" w:styleId="C5C6F78DAFFD46C4A7155D9FE37F1357">
    <w:name w:val="C5C6F78DAFFD46C4A7155D9FE37F1357"/>
    <w:rsid w:val="00BE0D27"/>
  </w:style>
  <w:style w:type="paragraph" w:customStyle="1" w:styleId="634452312ACC491E833735D2C553DB31">
    <w:name w:val="634452312ACC491E833735D2C553DB31"/>
    <w:rsid w:val="00BE0D27"/>
  </w:style>
  <w:style w:type="paragraph" w:customStyle="1" w:styleId="2F083BBF59D74F428BD90FC48C8E000E">
    <w:name w:val="2F083BBF59D74F428BD90FC48C8E000E"/>
    <w:rsid w:val="00BE0D27"/>
  </w:style>
  <w:style w:type="paragraph" w:customStyle="1" w:styleId="F172D4683D9948BAB0A275968B0CE7A6">
    <w:name w:val="F172D4683D9948BAB0A275968B0CE7A6"/>
    <w:rsid w:val="00BE0D27"/>
  </w:style>
  <w:style w:type="paragraph" w:customStyle="1" w:styleId="A90CFCF9FFD04BE9804DD67ECC7F694C">
    <w:name w:val="A90CFCF9FFD04BE9804DD67ECC7F694C"/>
    <w:rsid w:val="00BE0D27"/>
  </w:style>
  <w:style w:type="paragraph" w:customStyle="1" w:styleId="64AD304993AD4F39995E446D8D264DBB1">
    <w:name w:val="64AD304993AD4F39995E446D8D264DBB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172D4683D9948BAB0A275968B0CE7A61">
    <w:name w:val="F172D4683D9948BAB0A275968B0CE7A6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90CFCF9FFD04BE9804DD67ECC7F694C1">
    <w:name w:val="A90CFCF9FFD04BE9804DD67ECC7F694C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01FFF3C27F934994919B71E34D99A9C21">
    <w:name w:val="01FFF3C27F934994919B71E34D99A9C2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FC0D109112940D789676403A567BAB11">
    <w:name w:val="FFC0D109112940D789676403A567BAB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C5C6F78DAFFD46C4A7155D9FE37F13571">
    <w:name w:val="C5C6F78DAFFD46C4A7155D9FE37F1357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34452312ACC491E833735D2C553DB311">
    <w:name w:val="634452312ACC491E833735D2C553DB31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2F083BBF59D74F428BD90FC48C8E000E1">
    <w:name w:val="2F083BBF59D74F428BD90FC48C8E000E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191E7C7854F4EB181BA91964696B8AB">
    <w:name w:val="5191E7C7854F4EB181BA91964696B8AB"/>
    <w:rsid w:val="00BE0D27"/>
  </w:style>
  <w:style w:type="paragraph" w:customStyle="1" w:styleId="ED7F721565D64D8ABA6678814AB2343E">
    <w:name w:val="ED7F721565D64D8ABA6678814AB2343E"/>
    <w:rsid w:val="00BE0D27"/>
  </w:style>
  <w:style w:type="paragraph" w:customStyle="1" w:styleId="64AD304993AD4F39995E446D8D264DBB2">
    <w:name w:val="64AD304993AD4F39995E446D8D264DBB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172D4683D9948BAB0A275968B0CE7A62">
    <w:name w:val="F172D4683D9948BAB0A275968B0CE7A6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90CFCF9FFD04BE9804DD67ECC7F694C2">
    <w:name w:val="A90CFCF9FFD04BE9804DD67ECC7F694C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191E7C7854F4EB181BA91964696B8AB1">
    <w:name w:val="5191E7C7854F4EB181BA91964696B8AB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D7F721565D64D8ABA6678814AB2343E1">
    <w:name w:val="ED7F721565D64D8ABA6678814AB2343E1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4AD304993AD4F39995E446D8D264DBB3">
    <w:name w:val="64AD304993AD4F39995E446D8D264DBB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172D4683D9948BAB0A275968B0CE7A63">
    <w:name w:val="F172D4683D9948BAB0A275968B0CE7A6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90CFCF9FFD04BE9804DD67ECC7F694C3">
    <w:name w:val="A90CFCF9FFD04BE9804DD67ECC7F694C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191E7C7854F4EB181BA91964696B8AB2">
    <w:name w:val="5191E7C7854F4EB181BA91964696B8AB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D7F721565D64D8ABA6678814AB2343E2">
    <w:name w:val="ED7F721565D64D8ABA6678814AB2343E2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D869E1059484059B5ABD048E9C96B49">
    <w:name w:val="3D869E1059484059B5ABD048E9C96B49"/>
    <w:rsid w:val="00BE0D27"/>
  </w:style>
  <w:style w:type="paragraph" w:customStyle="1" w:styleId="9BE8034FBE894FD892C0CD2580E10AF0">
    <w:name w:val="9BE8034FBE894FD892C0CD2580E10AF0"/>
    <w:rsid w:val="00BE0D27"/>
  </w:style>
  <w:style w:type="paragraph" w:customStyle="1" w:styleId="64AD304993AD4F39995E446D8D264DBB4">
    <w:name w:val="64AD304993AD4F39995E446D8D264DBB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172D4683D9948BAB0A275968B0CE7A64">
    <w:name w:val="F172D4683D9948BAB0A275968B0CE7A6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90CFCF9FFD04BE9804DD67ECC7F694C4">
    <w:name w:val="A90CFCF9FFD04BE9804DD67ECC7F694C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191E7C7854F4EB181BA91964696B8AB3">
    <w:name w:val="5191E7C7854F4EB181BA91964696B8AB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D7F721565D64D8ABA6678814AB2343E3">
    <w:name w:val="ED7F721565D64D8ABA6678814AB2343E3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D869E1059484059B5ABD048E9C96B491">
    <w:name w:val="3D869E1059484059B5ABD048E9C96B491"/>
    <w:rsid w:val="00BE0D27"/>
    <w:pPr>
      <w:numPr>
        <w:numId w:val="1"/>
      </w:numPr>
      <w:spacing w:after="120" w:line="276" w:lineRule="auto"/>
      <w:ind w:left="1440" w:hanging="360"/>
      <w:contextualSpacing/>
      <w:jc w:val="both"/>
    </w:pPr>
    <w:rPr>
      <w:rFonts w:ascii="Century Gothic" w:eastAsia="Times New Roman" w:hAnsi="Century Gothic" w:cstheme="minorHAnsi"/>
      <w:sz w:val="20"/>
    </w:rPr>
  </w:style>
  <w:style w:type="paragraph" w:customStyle="1" w:styleId="9BE8034FBE894FD892C0CD2580E10AF01">
    <w:name w:val="9BE8034FBE894FD892C0CD2580E10AF01"/>
    <w:rsid w:val="00BE0D27"/>
    <w:pPr>
      <w:tabs>
        <w:tab w:val="num" w:pos="720"/>
      </w:tabs>
      <w:spacing w:after="120" w:line="276" w:lineRule="auto"/>
      <w:ind w:left="1440" w:hanging="360"/>
      <w:contextualSpacing/>
      <w:jc w:val="both"/>
    </w:pPr>
    <w:rPr>
      <w:rFonts w:ascii="Century Gothic" w:eastAsia="Times New Roman" w:hAnsi="Century Gothic" w:cstheme="minorHAnsi"/>
      <w:sz w:val="20"/>
    </w:rPr>
  </w:style>
  <w:style w:type="paragraph" w:customStyle="1" w:styleId="13B6730D063D477AA616A65E9A839A96">
    <w:name w:val="13B6730D063D477AA616A65E9A839A96"/>
    <w:rsid w:val="00BE0D27"/>
  </w:style>
  <w:style w:type="paragraph" w:customStyle="1" w:styleId="2BF6AC32DB4D452A88C01DCD01949700">
    <w:name w:val="2BF6AC32DB4D452A88C01DCD01949700"/>
    <w:rsid w:val="00BE0D27"/>
  </w:style>
  <w:style w:type="paragraph" w:customStyle="1" w:styleId="93A107D064334BE7801564AC3CED6CFA">
    <w:name w:val="93A107D064334BE7801564AC3CED6CFA"/>
    <w:rsid w:val="00BE0D27"/>
  </w:style>
  <w:style w:type="paragraph" w:customStyle="1" w:styleId="64AD304993AD4F39995E446D8D264DBB5">
    <w:name w:val="64AD304993AD4F39995E446D8D264DBB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172D4683D9948BAB0A275968B0CE7A65">
    <w:name w:val="F172D4683D9948BAB0A275968B0CE7A6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90CFCF9FFD04BE9804DD67ECC7F694C5">
    <w:name w:val="A90CFCF9FFD04BE9804DD67ECC7F694C5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5191E7C7854F4EB181BA91964696B8AB4">
    <w:name w:val="5191E7C7854F4EB181BA91964696B8AB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D7F721565D64D8ABA6678814AB2343E4">
    <w:name w:val="ED7F721565D64D8ABA6678814AB2343E4"/>
    <w:rsid w:val="00BE0D27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D869E1059484059B5ABD048E9C96B492">
    <w:name w:val="3D869E1059484059B5ABD048E9C96B492"/>
    <w:rsid w:val="00BE0D27"/>
    <w:pPr>
      <w:tabs>
        <w:tab w:val="num" w:pos="720"/>
      </w:tabs>
      <w:spacing w:after="120" w:line="276" w:lineRule="auto"/>
      <w:ind w:left="1440" w:hanging="360"/>
      <w:contextualSpacing/>
      <w:jc w:val="both"/>
    </w:pPr>
    <w:rPr>
      <w:rFonts w:ascii="Century Gothic" w:eastAsia="Times New Roman" w:hAnsi="Century Gothic" w:cstheme="minorHAnsi"/>
      <w:sz w:val="20"/>
    </w:rPr>
  </w:style>
  <w:style w:type="paragraph" w:customStyle="1" w:styleId="9BE8034FBE894FD892C0CD2580E10AF02">
    <w:name w:val="9BE8034FBE894FD892C0CD2580E10AF02"/>
    <w:rsid w:val="00BE0D27"/>
    <w:pPr>
      <w:tabs>
        <w:tab w:val="num" w:pos="720"/>
      </w:tabs>
      <w:spacing w:after="120" w:line="276" w:lineRule="auto"/>
      <w:ind w:left="1440" w:hanging="360"/>
      <w:contextualSpacing/>
      <w:jc w:val="both"/>
    </w:pPr>
    <w:rPr>
      <w:rFonts w:ascii="Century Gothic" w:eastAsia="Times New Roman" w:hAnsi="Century Gothic" w:cstheme="minorHAnsi"/>
      <w:sz w:val="20"/>
    </w:rPr>
  </w:style>
  <w:style w:type="paragraph" w:customStyle="1" w:styleId="2BF6AC32DB4D452A88C01DCD019497001">
    <w:name w:val="2BF6AC32DB4D452A88C01DCD019497001"/>
    <w:rsid w:val="00BE0D27"/>
    <w:pPr>
      <w:tabs>
        <w:tab w:val="num" w:pos="720"/>
      </w:tabs>
      <w:spacing w:after="120" w:line="276" w:lineRule="auto"/>
      <w:ind w:left="1440" w:hanging="360"/>
      <w:contextualSpacing/>
      <w:jc w:val="both"/>
    </w:pPr>
    <w:rPr>
      <w:rFonts w:ascii="Century Gothic" w:eastAsia="Times New Roman" w:hAnsi="Century Gothic" w:cstheme="minorHAnsi"/>
      <w:sz w:val="20"/>
    </w:rPr>
  </w:style>
  <w:style w:type="paragraph" w:customStyle="1" w:styleId="93A107D064334BE7801564AC3CED6CFA1">
    <w:name w:val="93A107D064334BE7801564AC3CED6CFA1"/>
    <w:rsid w:val="00BE0D27"/>
    <w:pPr>
      <w:tabs>
        <w:tab w:val="num" w:pos="720"/>
      </w:tabs>
      <w:spacing w:after="120" w:line="276" w:lineRule="auto"/>
      <w:ind w:left="1440" w:hanging="360"/>
      <w:contextualSpacing/>
      <w:jc w:val="both"/>
    </w:pPr>
    <w:rPr>
      <w:rFonts w:ascii="Century Gothic" w:eastAsia="Times New Roman" w:hAnsi="Century Gothic" w:cstheme="minorHAnsi"/>
      <w:sz w:val="20"/>
    </w:rPr>
  </w:style>
  <w:style w:type="paragraph" w:customStyle="1" w:styleId="634DF418B38542409E254771586D219D">
    <w:name w:val="634DF418B38542409E254771586D219D"/>
    <w:rsid w:val="00BE0D27"/>
  </w:style>
  <w:style w:type="paragraph" w:customStyle="1" w:styleId="BF287C7EB30D4CF28DB11946C692508C">
    <w:name w:val="BF287C7EB30D4CF28DB11946C692508C"/>
    <w:rsid w:val="00BE0D27"/>
  </w:style>
  <w:style w:type="paragraph" w:customStyle="1" w:styleId="59D4B3A7C8D5402983C075ABA46F2FDC">
    <w:name w:val="59D4B3A7C8D5402983C075ABA46F2FDC"/>
    <w:rsid w:val="00BE0D27"/>
  </w:style>
  <w:style w:type="paragraph" w:customStyle="1" w:styleId="61CABE07EDD14023BBCA090AAB97ABEE">
    <w:name w:val="61CABE07EDD14023BBCA090AAB97ABEE"/>
    <w:rsid w:val="00BE0D27"/>
  </w:style>
  <w:style w:type="paragraph" w:customStyle="1" w:styleId="7695D08F7BE949FB89DFA2168E8B9A0B">
    <w:name w:val="7695D08F7BE949FB89DFA2168E8B9A0B"/>
    <w:rsid w:val="00BE0D27"/>
  </w:style>
  <w:style w:type="paragraph" w:customStyle="1" w:styleId="28765F5D738F4A2E97E7A89B76D5C8D3">
    <w:name w:val="28765F5D738F4A2E97E7A89B76D5C8D3"/>
    <w:rsid w:val="00BE0D27"/>
  </w:style>
  <w:style w:type="paragraph" w:customStyle="1" w:styleId="3DC83BFE5FD84B689528CA2646278A62">
    <w:name w:val="3DC83BFE5FD84B689528CA2646278A62"/>
    <w:rsid w:val="00BE0D27"/>
  </w:style>
  <w:style w:type="paragraph" w:customStyle="1" w:styleId="8C09B4D86F0E47A29BD496E17179844F">
    <w:name w:val="8C09B4D86F0E47A29BD496E17179844F"/>
    <w:rsid w:val="00BE0D27"/>
  </w:style>
  <w:style w:type="paragraph" w:customStyle="1" w:styleId="8A45F404FF3C463A83C08AD3FB5F637F">
    <w:name w:val="8A45F404FF3C463A83C08AD3FB5F637F"/>
    <w:rsid w:val="00BE0D27"/>
  </w:style>
  <w:style w:type="paragraph" w:customStyle="1" w:styleId="BD979A167E93411994205E4742C953B9">
    <w:name w:val="BD979A167E93411994205E4742C953B9"/>
    <w:rsid w:val="00BE0D27"/>
  </w:style>
  <w:style w:type="paragraph" w:customStyle="1" w:styleId="63164E524917430EABC40583A2D63C2A">
    <w:name w:val="63164E524917430EABC40583A2D63C2A"/>
    <w:rsid w:val="00BE0D27"/>
  </w:style>
  <w:style w:type="paragraph" w:customStyle="1" w:styleId="E680CE837D4D434D937E8EDA2593C760">
    <w:name w:val="E680CE837D4D434D937E8EDA2593C760"/>
    <w:rsid w:val="00BE0D27"/>
  </w:style>
  <w:style w:type="paragraph" w:customStyle="1" w:styleId="9F783041157543669A360C674F4E9F73">
    <w:name w:val="9F783041157543669A360C674F4E9F73"/>
    <w:rsid w:val="00BE0D27"/>
  </w:style>
  <w:style w:type="paragraph" w:customStyle="1" w:styleId="AE90564CA294493B9DB3D4C82335241B">
    <w:name w:val="AE90564CA294493B9DB3D4C82335241B"/>
    <w:rsid w:val="00BE0D27"/>
  </w:style>
  <w:style w:type="paragraph" w:customStyle="1" w:styleId="6271F0D8DCE0419D825F18B9EDA13371">
    <w:name w:val="6271F0D8DCE0419D825F18B9EDA13371"/>
    <w:rsid w:val="00F17FCA"/>
  </w:style>
  <w:style w:type="paragraph" w:customStyle="1" w:styleId="AC7ED3675232481ABD4F6643797C9B09">
    <w:name w:val="AC7ED3675232481ABD4F6643797C9B09"/>
    <w:rsid w:val="00F17FCA"/>
  </w:style>
  <w:style w:type="paragraph" w:customStyle="1" w:styleId="9CF3D55488F14BA18A2317B5506FC6B0">
    <w:name w:val="9CF3D55488F14BA18A2317B5506FC6B0"/>
    <w:rsid w:val="00F17FCA"/>
  </w:style>
  <w:style w:type="paragraph" w:customStyle="1" w:styleId="F1716AA633AD4CBC86C0C576643CA899">
    <w:name w:val="F1716AA633AD4CBC86C0C576643CA899"/>
    <w:rsid w:val="00F17FCA"/>
  </w:style>
  <w:style w:type="paragraph" w:customStyle="1" w:styleId="CF3AE52EBFB54529A303FEFAF7D82400">
    <w:name w:val="CF3AE52EBFB54529A303FEFAF7D82400"/>
    <w:rsid w:val="005A43BC"/>
  </w:style>
  <w:style w:type="paragraph" w:customStyle="1" w:styleId="F74F6D37071945529C70FE2F0D0D1B45">
    <w:name w:val="F74F6D37071945529C70FE2F0D0D1B45"/>
    <w:rsid w:val="005A43BC"/>
  </w:style>
  <w:style w:type="paragraph" w:customStyle="1" w:styleId="E4A368EEB5FF43F092FE4BC2953C4023">
    <w:name w:val="E4A368EEB5FF43F092FE4BC2953C4023"/>
    <w:rsid w:val="005A43BC"/>
  </w:style>
  <w:style w:type="paragraph" w:customStyle="1" w:styleId="531C26A8A7E34AE297EFE33EA6A30AD0">
    <w:name w:val="531C26A8A7E34AE297EFE33EA6A30AD0"/>
    <w:rsid w:val="005A43BC"/>
  </w:style>
  <w:style w:type="paragraph" w:customStyle="1" w:styleId="953E75AB0B054E62AFB79B19495A27C1">
    <w:name w:val="953E75AB0B054E62AFB79B19495A27C1"/>
    <w:rsid w:val="005A43BC"/>
  </w:style>
  <w:style w:type="paragraph" w:customStyle="1" w:styleId="BBABEAE06CD64A82B30274DAB2CD5C2F">
    <w:name w:val="BBABEAE06CD64A82B30274DAB2CD5C2F"/>
    <w:rsid w:val="005A43BC"/>
  </w:style>
  <w:style w:type="paragraph" w:customStyle="1" w:styleId="EEEEEB715AAF4F2D80CD524FBF15A9A0">
    <w:name w:val="EEEEEB715AAF4F2D80CD524FBF15A9A0"/>
    <w:rsid w:val="005A43BC"/>
  </w:style>
  <w:style w:type="paragraph" w:customStyle="1" w:styleId="369BF50BAF704124BB5BB6329E84FB2A">
    <w:name w:val="369BF50BAF704124BB5BB6329E84FB2A"/>
    <w:rsid w:val="005A43BC"/>
  </w:style>
  <w:style w:type="paragraph" w:customStyle="1" w:styleId="DB86D9821DE04327B7F4628DA5276883">
    <w:name w:val="DB86D9821DE04327B7F4628DA5276883"/>
    <w:rsid w:val="005A43BC"/>
  </w:style>
  <w:style w:type="paragraph" w:customStyle="1" w:styleId="64AD304993AD4F39995E446D8D264DBB6">
    <w:name w:val="64AD304993AD4F39995E446D8D264DBB6"/>
    <w:rsid w:val="005A43BC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172D4683D9948BAB0A275968B0CE7A66">
    <w:name w:val="F172D4683D9948BAB0A275968B0CE7A66"/>
    <w:rsid w:val="005A43BC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90CFCF9FFD04BE9804DD67ECC7F694C6">
    <w:name w:val="A90CFCF9FFD04BE9804DD67ECC7F694C6"/>
    <w:rsid w:val="005A43BC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EEEEB715AAF4F2D80CD524FBF15A9A01">
    <w:name w:val="EEEEEB715AAF4F2D80CD524FBF15A9A01"/>
    <w:rsid w:val="005A43BC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69BF50BAF704124BB5BB6329E84FB2A1">
    <w:name w:val="369BF50BAF704124BB5BB6329E84FB2A1"/>
    <w:rsid w:val="005A43BC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B86D9821DE04327B7F4628DA52768831">
    <w:name w:val="DB86D9821DE04327B7F4628DA52768831"/>
    <w:rsid w:val="005A43BC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271F0D8DCE0419D825F18B9EDA133711">
    <w:name w:val="6271F0D8DCE0419D825F18B9EDA133711"/>
    <w:rsid w:val="005A43BC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C7ED3675232481ABD4F6643797C9B091">
    <w:name w:val="AC7ED3675232481ABD4F6643797C9B091"/>
    <w:rsid w:val="005A43BC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CF3D55488F14BA18A2317B5506FC6B01">
    <w:name w:val="9CF3D55488F14BA18A2317B5506FC6B01"/>
    <w:rsid w:val="005A43BC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1716AA633AD4CBC86C0C576643CA8991">
    <w:name w:val="F1716AA633AD4CBC86C0C576643CA8991"/>
    <w:rsid w:val="005A43BC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4AD304993AD4F39995E446D8D264DBB7">
    <w:name w:val="64AD304993AD4F39995E446D8D264DBB7"/>
    <w:rsid w:val="005A43BC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172D4683D9948BAB0A275968B0CE7A67">
    <w:name w:val="F172D4683D9948BAB0A275968B0CE7A67"/>
    <w:rsid w:val="005A43BC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90CFCF9FFD04BE9804DD67ECC7F694C7">
    <w:name w:val="A90CFCF9FFD04BE9804DD67ECC7F694C7"/>
    <w:rsid w:val="005A43BC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EEEEEB715AAF4F2D80CD524FBF15A9A02">
    <w:name w:val="EEEEEB715AAF4F2D80CD524FBF15A9A02"/>
    <w:rsid w:val="005A43BC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369BF50BAF704124BB5BB6329E84FB2A2">
    <w:name w:val="369BF50BAF704124BB5BB6329E84FB2A2"/>
    <w:rsid w:val="005A43BC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DB86D9821DE04327B7F4628DA52768832">
    <w:name w:val="DB86D9821DE04327B7F4628DA52768832"/>
    <w:rsid w:val="005A43BC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6271F0D8DCE0419D825F18B9EDA133712">
    <w:name w:val="6271F0D8DCE0419D825F18B9EDA133712"/>
    <w:rsid w:val="005A43BC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AC7ED3675232481ABD4F6643797C9B092">
    <w:name w:val="AC7ED3675232481ABD4F6643797C9B092"/>
    <w:rsid w:val="005A43BC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CF3D55488F14BA18A2317B5506FC6B02">
    <w:name w:val="9CF3D55488F14BA18A2317B5506FC6B02"/>
    <w:rsid w:val="005A43BC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F1716AA633AD4CBC86C0C576643CA8992">
    <w:name w:val="F1716AA633AD4CBC86C0C576643CA8992"/>
    <w:rsid w:val="005A43BC"/>
    <w:pPr>
      <w:spacing w:after="0" w:line="276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9C37F7D222024F74A7C84D152BD72242">
    <w:name w:val="9C37F7D222024F74A7C84D152BD72242"/>
    <w:rsid w:val="00C27F16"/>
  </w:style>
  <w:style w:type="paragraph" w:customStyle="1" w:styleId="7AFACF6CD5CD4DB587C2F8055492EA47">
    <w:name w:val="7AFACF6CD5CD4DB587C2F8055492EA47"/>
    <w:rsid w:val="00C27F16"/>
  </w:style>
  <w:style w:type="paragraph" w:customStyle="1" w:styleId="F9A1C5F89D43460F897012C9B7B9E62C">
    <w:name w:val="F9A1C5F89D43460F897012C9B7B9E62C"/>
    <w:rsid w:val="00C27F16"/>
  </w:style>
  <w:style w:type="paragraph" w:customStyle="1" w:styleId="934124D33BDB4C3D83EBF8D3027209DE">
    <w:name w:val="934124D33BDB4C3D83EBF8D3027209DE"/>
    <w:rsid w:val="00C27F16"/>
  </w:style>
  <w:style w:type="paragraph" w:customStyle="1" w:styleId="35966FF53989476E985CE3854C61922B">
    <w:name w:val="35966FF53989476E985CE3854C61922B"/>
    <w:rsid w:val="00C27F16"/>
  </w:style>
  <w:style w:type="paragraph" w:customStyle="1" w:styleId="71A0F326D889491DA33A127C55B64302">
    <w:name w:val="71A0F326D889491DA33A127C55B64302"/>
    <w:rsid w:val="00C27F16"/>
  </w:style>
  <w:style w:type="paragraph" w:customStyle="1" w:styleId="FEC4FB8B427E491F85F98ABBE657EB10">
    <w:name w:val="FEC4FB8B427E491F85F98ABBE657EB10"/>
    <w:rsid w:val="00C27F16"/>
  </w:style>
  <w:style w:type="paragraph" w:customStyle="1" w:styleId="801BBA49D151423E99EFD9A4D6CC631D">
    <w:name w:val="801BBA49D151423E99EFD9A4D6CC631D"/>
    <w:rsid w:val="00C27F16"/>
  </w:style>
  <w:style w:type="paragraph" w:customStyle="1" w:styleId="FB18CE42A5AE4E9888D30F479BADEB00">
    <w:name w:val="FB18CE42A5AE4E9888D30F479BADEB00"/>
    <w:rsid w:val="00C27F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CA Red">
      <a:dk1>
        <a:srgbClr val="202020"/>
      </a:dk1>
      <a:lt1>
        <a:sysClr val="window" lastClr="FFFFFF"/>
      </a:lt1>
      <a:dk2>
        <a:srgbClr val="44546A"/>
      </a:dk2>
      <a:lt2>
        <a:srgbClr val="E7E6E6"/>
      </a:lt2>
      <a:accent1>
        <a:srgbClr val="C42423"/>
      </a:accent1>
      <a:accent2>
        <a:srgbClr val="002B39"/>
      </a:accent2>
      <a:accent3>
        <a:srgbClr val="5F5F5F"/>
      </a:accent3>
      <a:accent4>
        <a:srgbClr val="44546A"/>
      </a:accent4>
      <a:accent5>
        <a:srgbClr val="8496B0"/>
      </a:accent5>
      <a:accent6>
        <a:srgbClr val="E88080"/>
      </a:accent6>
      <a:hlink>
        <a:srgbClr val="48A1FA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F7D2F334AF2841802774279B36E39F" ma:contentTypeVersion="33" ma:contentTypeDescription="Create a new document." ma:contentTypeScope="" ma:versionID="ed3208bc134e8779edef3bb3a6083281">
  <xsd:schema xmlns:xsd="http://www.w3.org/2001/XMLSchema" xmlns:xs="http://www.w3.org/2001/XMLSchema" xmlns:p="http://schemas.microsoft.com/office/2006/metadata/properties" xmlns:ns1="http://schemas.microsoft.com/sharepoint/v3" xmlns:ns2="f4b0726a-41ba-4ba0-9c9d-ac8a6ecc2e2c" xmlns:ns3="706dffae-ffe6-4cf9-b725-9ba8896e78b1" xmlns:ns4="http://schemas.microsoft.com/sharepoint/v4" xmlns:ns5="606bcb79-fb5e-4698-be89-851978738fb0" targetNamespace="http://schemas.microsoft.com/office/2006/metadata/properties" ma:root="true" ma:fieldsID="e6ce2c6de8052e71d3c50108cb6bd45c" ns1:_="" ns2:_="" ns3:_="" ns4:_="" ns5:_="">
    <xsd:import namespace="http://schemas.microsoft.com/sharepoint/v3"/>
    <xsd:import namespace="f4b0726a-41ba-4ba0-9c9d-ac8a6ecc2e2c"/>
    <xsd:import namespace="706dffae-ffe6-4cf9-b725-9ba8896e78b1"/>
    <xsd:import namespace="http://schemas.microsoft.com/sharepoint/v4"/>
    <xsd:import namespace="606bcb79-fb5e-4698-be89-851978738f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Chapter" minOccurs="0"/>
                <xsd:element ref="ns3:Chapter_x003a_Title" minOccurs="0"/>
                <xsd:element ref="ns3:Chapter_x003a_Chapter_x0020_No_x0020_and_x0020_Title" minOccurs="0"/>
                <xsd:element ref="ns3:Chapter_x003a_Number" minOccurs="0"/>
                <xsd:element ref="ns2:MediaServiceAutoTags" minOccurs="0"/>
                <xsd:element ref="ns2:MediaServiceOCR" minOccurs="0"/>
                <xsd:element ref="ns2:MediaServiceDateTaken" minOccurs="0"/>
                <xsd:element ref="ns4:IconOverlay" minOccurs="0"/>
                <xsd:element ref="ns3:SharedWithUsers" minOccurs="0"/>
                <xsd:element ref="ns3:SharedWithDetails" minOccurs="0"/>
                <xsd:element ref="ns2:New_x0020_Assignment" minOccurs="0"/>
                <xsd:element ref="ns3:Public" minOccurs="0"/>
                <xsd:element ref="ns3:Issuance_x0020_No." minOccurs="0"/>
                <xsd:element ref="ns5:Expiration" minOccurs="0"/>
                <xsd:element ref="ns5:Effective" minOccurs="0"/>
                <xsd:element ref="ns1:DocumentSetDescription" minOccurs="0"/>
                <xsd:element ref="ns3:Mayor_x0027_s_x0020_Order" minOccurs="0"/>
                <xsd:element ref="ns2:Closed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31" nillable="true" ma:displayName="Description" ma:description="A description of the Document 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b0726a-41ba-4ba0-9c9d-ac8a6ecc2e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New_x0020_Assignment" ma:index="23" nillable="true" ma:displayName="New Policy Assignment" ma:internalName="New_x0020_Assign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losedEmail" ma:index="34" nillable="true" ma:displayName="ClosedEmail" ma:description="Date closure e-mail issued." ma:format="DateOnly" ma:internalName="ClosedEmail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dffae-ffe6-4cf9-b725-9ba8896e78b1" elementFormDefault="qualified">
    <xsd:import namespace="http://schemas.microsoft.com/office/2006/documentManagement/types"/>
    <xsd:import namespace="http://schemas.microsoft.com/office/infopath/2007/PartnerControls"/>
    <xsd:element name="Chapter" ma:index="11" nillable="true" ma:displayName="Chapter" ma:description="Applicable DPM Chapter(s)." ma:list="{e63fd46a-31bb-4b98-80a5-834d49051360}" ma:internalName="Chapter" ma:showField="Chapter_x0020_No_x0020_and_x0020" ma:web="706dffae-ffe6-4cf9-b725-9ba8896e78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hapter_x003a_Title" ma:index="12" nillable="true" ma:displayName="Chapter:Title" ma:list="{e63fd46a-31bb-4b98-80a5-834d49051360}" ma:internalName="Chapter_x003A_Title0" ma:readOnly="true" ma:showField="Title" ma:web="706dffae-ffe6-4cf9-b725-9ba8896e78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hapter_x003a_Chapter_x0020_No_x0020_and_x0020_Title" ma:index="13" nillable="true" ma:displayName="Chapter:Chapter No and Title" ma:list="{e63fd46a-31bb-4b98-80a5-834d49051360}" ma:internalName="Chapter_x003A_Chapter_x0020_No_x0020_and_x0020_Title" ma:readOnly="true" ma:showField="Chapter_x0020_No_x0020_and_x0020" ma:web="706dffae-ffe6-4cf9-b725-9ba8896e78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hapter_x003a_Number" ma:index="14" nillable="true" ma:displayName="Chapter No" ma:list="{e63fd46a-31bb-4b98-80a5-834d49051360}" ma:internalName="Chapter_x003A_Number" ma:readOnly="true" ma:showField="Number" ma:web="706dffae-ffe6-4cf9-b725-9ba8896e78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Public" ma:index="27" nillable="true" ma:displayName="Public" ma:description="Denotes whether the document may be published." ma:format="Dropdown" ma:internalName="Public">
      <xsd:simpleType>
        <xsd:restriction base="dms:Choice">
          <xsd:enumeration value="* Not for Publication *"/>
        </xsd:restriction>
      </xsd:simpleType>
    </xsd:element>
    <xsd:element name="Issuance_x0020_No." ma:index="28" nillable="true" ma:displayName="Issuance No." ma:default="XXXX-XXX" ma:internalName="Issuance_x0020_No_x002e_">
      <xsd:simpleType>
        <xsd:restriction base="dms:Text">
          <xsd:maxLength value="8"/>
        </xsd:restriction>
      </xsd:simpleType>
    </xsd:element>
    <xsd:element name="Mayor_x0027_s_x0020_Order" ma:index="32" nillable="true" ma:displayName="Mayor's Order" ma:default="YYYY-###" ma:description="Mayor's Order number assigned by ODAI." ma:internalName="Mayor_x0027_s_x0020_Order">
      <xsd:simpleType>
        <xsd:restriction base="dms:Text">
          <xsd:maxLength value="8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bcb79-fb5e-4698-be89-851978738fb0" elementFormDefault="qualified">
    <xsd:import namespace="http://schemas.microsoft.com/office/2006/documentManagement/types"/>
    <xsd:import namespace="http://schemas.microsoft.com/office/infopath/2007/PartnerControls"/>
    <xsd:element name="Expiration" ma:index="29" nillable="true" ma:displayName="Expiration" ma:description="Expiration date of an action or object for legal purposes under D.C. law." ma:format="DateOnly" ma:internalName="Expiration">
      <xsd:simpleType>
        <xsd:restriction base="dms:DateTime"/>
      </xsd:simpleType>
    </xsd:element>
    <xsd:element name="Effective" ma:index="30" nillable="true" ma:displayName="Effective" ma:description="Date an action or objective becomes effective legally for DC government purposes." ma:format="DateOnly" ma:internalName="Effectiv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w_x0020_Assignment xmlns="f4b0726a-41ba-4ba0-9c9d-ac8a6ecc2e2c">
      <Url>https://dcgovict.sharepoint.com/sites/DCHR/pca/_layouts/15/wrkstat.aspx?List=f4b0726a-41ba-4ba0-9c9d-ac8a6ecc2e2c&amp;WorkflowInstanceName=a4199a6e-1bbb-4a0b-adba-7071a908c537</Url>
      <Description>Assignment Notification</Description>
    </New_x0020_Assignment>
    <IconOverlay xmlns="http://schemas.microsoft.com/sharepoint/v4" xsi:nil="true"/>
    <Chapter xmlns="706dffae-ffe6-4cf9-b725-9ba8896e78b1">
      <Value>3</Value>
    </Chapter>
    <Mayor_x0027_s_x0020_Order xmlns="706dffae-ffe6-4cf9-b725-9ba8896e78b1">YYYY-###</Mayor_x0027_s_x0020_Order>
    <DocumentSetDescription xmlns="http://schemas.microsoft.com/sharepoint/v3">This issuance outlines how to elect residency preference, jobs requiring residency, proving residency upon hire, and discharge an applicant who fails to prove residency.</DocumentSetDescription>
    <Expiration xmlns="606bcb79-fb5e-4698-be89-851978738fb0" xsi:nil="true"/>
    <Public xmlns="706dffae-ffe6-4cf9-b725-9ba8896e78b1" xsi:nil="true"/>
    <Effective xmlns="606bcb79-fb5e-4698-be89-851978738fb0" xsi:nil="true"/>
    <Issuance_x0020_No. xmlns="706dffae-ffe6-4cf9-b725-9ba8896e78b1">XXXX-XXX</Issuance_x0020_No.>
    <ClosedEmail xmlns="f4b0726a-41ba-4ba0-9c9d-ac8a6ecc2e2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DE870-E1CF-48FF-8AEB-0BA3020596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DF7F66-460A-4C53-BBE0-42678340D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b0726a-41ba-4ba0-9c9d-ac8a6ecc2e2c"/>
    <ds:schemaRef ds:uri="706dffae-ffe6-4cf9-b725-9ba8896e78b1"/>
    <ds:schemaRef ds:uri="http://schemas.microsoft.com/sharepoint/v4"/>
    <ds:schemaRef ds:uri="606bcb79-fb5e-4698-be89-851978738f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FA45F1-06B0-46F0-8A26-7BF99357B4A0}">
  <ds:schemaRefs>
    <ds:schemaRef ds:uri="http://schemas.microsoft.com/office/2006/metadata/properties"/>
    <ds:schemaRef ds:uri="http://schemas.microsoft.com/office/infopath/2007/PartnerControls"/>
    <ds:schemaRef ds:uri="f4b0726a-41ba-4ba0-9c9d-ac8a6ecc2e2c"/>
    <ds:schemaRef ds:uri="http://schemas.microsoft.com/sharepoint/v4"/>
    <ds:schemaRef ds:uri="706dffae-ffe6-4cf9-b725-9ba8896e78b1"/>
    <ds:schemaRef ds:uri="http://schemas.microsoft.com/sharepoint/v3"/>
    <ds:schemaRef ds:uri="606bcb79-fb5e-4698-be89-851978738fb0"/>
  </ds:schemaRefs>
</ds:datastoreItem>
</file>

<file path=customXml/itemProps4.xml><?xml version="1.0" encoding="utf-8"?>
<ds:datastoreItem xmlns:ds="http://schemas.openxmlformats.org/officeDocument/2006/customXml" ds:itemID="{16C0C1C4-2935-4CE3-99C0-5ADB94A20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DCHR-Memo</Template>
  <TotalTime>34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DCHR Memo</vt:lpstr>
    </vt:vector>
  </TitlesOfParts>
  <Company>Office of Budget and Planning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DCHR Memo</dc:title>
  <dc:creator>Admin</dc:creator>
  <cp:lastModifiedBy>Pham, Dan (DCHR)</cp:lastModifiedBy>
  <cp:revision>55</cp:revision>
  <cp:lastPrinted>2019-12-04T15:33:00Z</cp:lastPrinted>
  <dcterms:created xsi:type="dcterms:W3CDTF">2019-06-28T15:48:00Z</dcterms:created>
  <dcterms:modified xsi:type="dcterms:W3CDTF">2020-01-31T18:18:00Z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3">
    <vt:lpwstr>30</vt:lpwstr>
  </property>
  <property fmtid="{D5CDD505-2E9C-101B-9397-08002B2CF9AE}" pid="3" name="ContentTypeId">
    <vt:lpwstr>0x0101004CF7D2F334AF2841802774279B36E39F</vt:lpwstr>
  </property>
  <property fmtid="{D5CDD505-2E9C-101B-9397-08002B2CF9AE}" pid="4" name="DPM Chapter">
    <vt:lpwstr>https://dcgovict.sharepoint.com/sites/DCHR/pca/_layouts/15/wrkstat.aspx?List=f4b0726a-41ba-4ba0-9c9d-ac8a6ecc2e2c&amp;WorkflowInstanceName=74a4d40b-c940-483e-80ce-0a40d0a042cc, Stage 1</vt:lpwstr>
  </property>
  <property fmtid="{D5CDD505-2E9C-101B-9397-08002B2CF9AE}" pid="5" name="DPM_Chapter">
    <vt:lpwstr>03 - Residency</vt:lpwstr>
  </property>
  <property fmtid="{D5CDD505-2E9C-101B-9397-08002B2CF9AE}" pid="6" name="_docset_NoMedatataSyncRequired">
    <vt:lpwstr>False</vt:lpwstr>
  </property>
</Properties>
</file>